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F5A986" w14:textId="5F5A9BC1" w:rsidR="009D7FA7" w:rsidRPr="00CF29E7" w:rsidRDefault="009D7FA7" w:rsidP="009D7FA7">
      <w:pPr>
        <w:pStyle w:val="a6"/>
        <w:tabs>
          <w:tab w:val="right" w:pos="9639"/>
        </w:tabs>
        <w:spacing w:afterLines="20" w:after="48"/>
        <w:jc w:val="both"/>
        <w:rPr>
          <w:rFonts w:eastAsia="宋体"/>
          <w:sz w:val="24"/>
          <w:szCs w:val="24"/>
          <w:lang w:val="en-US" w:eastAsia="zh-CN"/>
        </w:rPr>
      </w:pPr>
      <w:bookmarkStart w:id="0" w:name="_Toc193024528"/>
      <w:r w:rsidRPr="008327D0">
        <w:rPr>
          <w:rFonts w:eastAsia="宋体" w:hint="eastAsia"/>
          <w:sz w:val="24"/>
          <w:szCs w:val="24"/>
          <w:lang w:eastAsia="zh-CN"/>
        </w:rPr>
        <w:t xml:space="preserve">3GPP </w:t>
      </w:r>
      <w:r w:rsidRPr="008327D0">
        <w:rPr>
          <w:rFonts w:eastAsia="宋体"/>
          <w:sz w:val="24"/>
          <w:szCs w:val="24"/>
          <w:lang w:eastAsia="zh-CN"/>
        </w:rPr>
        <w:t>TSG-RAN WG</w:t>
      </w:r>
      <w:r w:rsidRPr="008327D0">
        <w:rPr>
          <w:rFonts w:eastAsia="宋体" w:hint="eastAsia"/>
          <w:sz w:val="24"/>
          <w:szCs w:val="24"/>
          <w:lang w:eastAsia="zh-CN"/>
        </w:rPr>
        <w:t>4</w:t>
      </w:r>
      <w:r w:rsidRPr="008327D0">
        <w:rPr>
          <w:rFonts w:eastAsia="宋体"/>
          <w:sz w:val="24"/>
          <w:szCs w:val="24"/>
          <w:lang w:eastAsia="zh-CN"/>
        </w:rPr>
        <w:t xml:space="preserve"> </w:t>
      </w:r>
      <w:r w:rsidRPr="008327D0">
        <w:rPr>
          <w:rFonts w:eastAsia="宋体" w:hint="eastAsia"/>
          <w:sz w:val="24"/>
          <w:szCs w:val="24"/>
          <w:lang w:eastAsia="zh-CN"/>
        </w:rPr>
        <w:t>Meeting #7</w:t>
      </w:r>
      <w:r w:rsidR="00BC570B">
        <w:rPr>
          <w:rFonts w:eastAsia="宋体" w:hint="eastAsia"/>
          <w:sz w:val="24"/>
          <w:szCs w:val="24"/>
          <w:lang w:eastAsia="zh-CN"/>
        </w:rPr>
        <w:t>5</w:t>
      </w:r>
      <w:r w:rsidRPr="008327D0">
        <w:rPr>
          <w:rFonts w:eastAsia="宋体"/>
          <w:sz w:val="24"/>
          <w:szCs w:val="24"/>
          <w:lang w:eastAsia="zh-CN"/>
        </w:rPr>
        <w:tab/>
      </w:r>
      <w:r>
        <w:rPr>
          <w:rFonts w:eastAsia="宋体"/>
          <w:sz w:val="24"/>
          <w:szCs w:val="24"/>
          <w:lang w:eastAsia="zh-CN"/>
        </w:rPr>
        <w:t>R4-</w:t>
      </w:r>
      <w:r w:rsidR="00BC570B" w:rsidRPr="00BC570B">
        <w:t xml:space="preserve"> </w:t>
      </w:r>
      <w:r w:rsidR="00BC570B" w:rsidRPr="00BC570B">
        <w:rPr>
          <w:rFonts w:eastAsia="宋体"/>
          <w:sz w:val="24"/>
          <w:szCs w:val="24"/>
          <w:lang w:eastAsia="zh-CN"/>
        </w:rPr>
        <w:t>153220</w:t>
      </w:r>
    </w:p>
    <w:p w14:paraId="39753121" w14:textId="2DAB7B8D" w:rsidR="009D7FA7" w:rsidRPr="008327D0" w:rsidRDefault="00BC570B" w:rsidP="009D7FA7">
      <w:pPr>
        <w:pStyle w:val="CRCoverPage"/>
        <w:spacing w:afterLines="20" w:after="48"/>
        <w:outlineLvl w:val="0"/>
        <w:rPr>
          <w:rFonts w:eastAsia="宋体"/>
          <w:b/>
          <w:noProof/>
          <w:sz w:val="24"/>
          <w:szCs w:val="24"/>
          <w:lang w:eastAsia="zh-CN"/>
        </w:rPr>
      </w:pPr>
      <w:r>
        <w:rPr>
          <w:rFonts w:eastAsia="宋体" w:hint="eastAsia"/>
          <w:b/>
          <w:noProof/>
          <w:sz w:val="24"/>
          <w:szCs w:val="24"/>
          <w:lang w:eastAsia="zh-CN"/>
        </w:rPr>
        <w:t>Fukuoka</w:t>
      </w:r>
      <w:r w:rsidR="009D7FA7">
        <w:rPr>
          <w:rFonts w:eastAsia="宋体" w:hint="eastAsia"/>
          <w:b/>
          <w:noProof/>
          <w:sz w:val="24"/>
          <w:szCs w:val="24"/>
          <w:lang w:eastAsia="zh-CN"/>
        </w:rPr>
        <w:t xml:space="preserve">, </w:t>
      </w:r>
      <w:r>
        <w:rPr>
          <w:rFonts w:eastAsia="宋体" w:hint="eastAsia"/>
          <w:b/>
          <w:noProof/>
          <w:sz w:val="24"/>
          <w:szCs w:val="24"/>
          <w:lang w:eastAsia="zh-CN"/>
        </w:rPr>
        <w:t>Japan</w:t>
      </w:r>
      <w:r w:rsidR="00EB7605">
        <w:rPr>
          <w:rFonts w:eastAsia="宋体" w:hint="eastAsia"/>
          <w:b/>
          <w:noProof/>
          <w:sz w:val="24"/>
          <w:szCs w:val="24"/>
          <w:lang w:eastAsia="zh-CN"/>
        </w:rPr>
        <w:t>, 25-29</w:t>
      </w:r>
      <w:r w:rsidR="009D7FA7">
        <w:rPr>
          <w:rFonts w:eastAsia="宋体" w:hint="eastAsia"/>
          <w:b/>
          <w:noProof/>
          <w:sz w:val="24"/>
          <w:szCs w:val="24"/>
          <w:lang w:eastAsia="zh-CN"/>
        </w:rPr>
        <w:t xml:space="preserve"> </w:t>
      </w:r>
      <w:r w:rsidR="00EB7605">
        <w:rPr>
          <w:rFonts w:eastAsia="宋体" w:hint="eastAsia"/>
          <w:b/>
          <w:noProof/>
          <w:sz w:val="24"/>
          <w:szCs w:val="24"/>
          <w:lang w:eastAsia="zh-CN"/>
        </w:rPr>
        <w:t>May</w:t>
      </w:r>
      <w:r w:rsidR="009D7FA7">
        <w:rPr>
          <w:rFonts w:eastAsia="宋体" w:hint="eastAsia"/>
          <w:b/>
          <w:noProof/>
          <w:sz w:val="24"/>
          <w:szCs w:val="24"/>
          <w:lang w:eastAsia="zh-CN"/>
        </w:rPr>
        <w:t>. 2015</w:t>
      </w:r>
    </w:p>
    <w:p w14:paraId="5FEA8259" w14:textId="77777777" w:rsidR="009D7FA7" w:rsidRPr="008327D0" w:rsidRDefault="009D7FA7" w:rsidP="009D7FA7">
      <w:pPr>
        <w:pStyle w:val="a6"/>
        <w:tabs>
          <w:tab w:val="left" w:pos="2160"/>
        </w:tabs>
        <w:spacing w:afterLines="20" w:after="48"/>
        <w:ind w:left="2127" w:hanging="2127"/>
        <w:jc w:val="both"/>
        <w:rPr>
          <w:rFonts w:eastAsia="宋体"/>
          <w:sz w:val="24"/>
          <w:szCs w:val="24"/>
          <w:lang w:eastAsia="zh-CN"/>
        </w:rPr>
      </w:pPr>
    </w:p>
    <w:p w14:paraId="4297757C" w14:textId="028DE779" w:rsidR="009D7FA7" w:rsidRPr="00FD6624" w:rsidRDefault="009D7FA7" w:rsidP="009D7FA7">
      <w:pPr>
        <w:pStyle w:val="a6"/>
        <w:spacing w:afterLines="20" w:after="48"/>
        <w:ind w:left="2127" w:hanging="2127"/>
        <w:jc w:val="both"/>
        <w:rPr>
          <w:rFonts w:eastAsia="宋体" w:hint="eastAsia"/>
          <w:sz w:val="24"/>
          <w:szCs w:val="24"/>
          <w:lang w:val="en-US" w:eastAsia="zh-CN"/>
        </w:rPr>
      </w:pPr>
      <w:r w:rsidRPr="008327D0">
        <w:rPr>
          <w:sz w:val="24"/>
          <w:szCs w:val="24"/>
          <w:lang w:val="en-US" w:eastAsia="zh-CN"/>
        </w:rPr>
        <w:t>Title:</w:t>
      </w:r>
      <w:r>
        <w:rPr>
          <w:rFonts w:hint="eastAsia"/>
          <w:sz w:val="24"/>
          <w:szCs w:val="24"/>
          <w:lang w:val="en-US" w:eastAsia="zh-CN"/>
        </w:rPr>
        <w:tab/>
      </w:r>
      <w:r w:rsidRPr="0005280D">
        <w:rPr>
          <w:rFonts w:eastAsia="宋体"/>
          <w:sz w:val="24"/>
          <w:szCs w:val="24"/>
          <w:lang w:val="en-US" w:eastAsia="zh-CN"/>
        </w:rPr>
        <w:t>Discussion on Pcell mandatory</w:t>
      </w:r>
      <w:r w:rsidR="00532A0E">
        <w:rPr>
          <w:rFonts w:eastAsia="宋体" w:hint="eastAsia"/>
          <w:sz w:val="24"/>
          <w:szCs w:val="24"/>
          <w:lang w:val="en-US" w:eastAsia="zh-CN"/>
        </w:rPr>
        <w:t xml:space="preserve"> Support</w:t>
      </w:r>
      <w:bookmarkStart w:id="1" w:name="_GoBack"/>
      <w:bookmarkEnd w:id="1"/>
    </w:p>
    <w:p w14:paraId="4782F821" w14:textId="77777777" w:rsidR="009D7FA7" w:rsidRPr="008327D0" w:rsidRDefault="009D7FA7" w:rsidP="009D7FA7">
      <w:pPr>
        <w:pStyle w:val="a6"/>
        <w:tabs>
          <w:tab w:val="left" w:pos="2165"/>
        </w:tabs>
        <w:spacing w:afterLines="20" w:after="48"/>
        <w:ind w:left="2127" w:hanging="2127"/>
        <w:jc w:val="both"/>
        <w:rPr>
          <w:rFonts w:eastAsia="宋体"/>
          <w:sz w:val="24"/>
          <w:szCs w:val="24"/>
          <w:lang w:val="en-US" w:eastAsia="zh-CN"/>
        </w:rPr>
      </w:pPr>
      <w:r w:rsidRPr="008327D0">
        <w:rPr>
          <w:sz w:val="24"/>
          <w:szCs w:val="24"/>
          <w:lang w:eastAsia="zh-CN"/>
        </w:rPr>
        <w:t>Source</w:t>
      </w:r>
      <w:r w:rsidRPr="008327D0">
        <w:rPr>
          <w:rFonts w:eastAsia="宋体" w:hint="eastAsia"/>
          <w:sz w:val="24"/>
          <w:szCs w:val="24"/>
          <w:lang w:eastAsia="zh-CN"/>
        </w:rPr>
        <w:t>:</w:t>
      </w:r>
      <w:r>
        <w:rPr>
          <w:rFonts w:eastAsia="宋体" w:hint="eastAsia"/>
          <w:sz w:val="24"/>
          <w:szCs w:val="24"/>
          <w:lang w:eastAsia="zh-CN"/>
        </w:rPr>
        <w:tab/>
      </w:r>
      <w:r w:rsidRPr="008327D0">
        <w:rPr>
          <w:rFonts w:eastAsia="宋体" w:hint="eastAsia"/>
          <w:sz w:val="24"/>
          <w:szCs w:val="24"/>
          <w:lang w:eastAsia="zh-CN"/>
        </w:rPr>
        <w:t>CMCC</w:t>
      </w:r>
    </w:p>
    <w:p w14:paraId="0675DAEA" w14:textId="7AD1DCF5" w:rsidR="009D7FA7" w:rsidRPr="008327D0" w:rsidRDefault="009D7FA7" w:rsidP="009D7FA7">
      <w:pPr>
        <w:pStyle w:val="a6"/>
        <w:tabs>
          <w:tab w:val="left" w:pos="2155"/>
        </w:tabs>
        <w:spacing w:afterLines="20" w:after="48"/>
        <w:ind w:left="2610" w:hanging="2610"/>
        <w:jc w:val="both"/>
        <w:rPr>
          <w:rFonts w:eastAsia="宋体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Agenda Item:</w:t>
      </w:r>
      <w:r w:rsidR="00BC570B">
        <w:rPr>
          <w:rFonts w:hint="eastAsia"/>
          <w:sz w:val="24"/>
          <w:szCs w:val="24"/>
          <w:lang w:eastAsia="zh-CN"/>
        </w:rPr>
        <w:tab/>
        <w:t>5.1</w:t>
      </w:r>
    </w:p>
    <w:p w14:paraId="4E08B956" w14:textId="3A45D51E" w:rsidR="009D7FA7" w:rsidRPr="007A3A79" w:rsidRDefault="009D7FA7" w:rsidP="007A3A79">
      <w:pPr>
        <w:pStyle w:val="a6"/>
        <w:tabs>
          <w:tab w:val="left" w:pos="2160"/>
        </w:tabs>
        <w:spacing w:afterLines="20" w:after="48"/>
        <w:ind w:left="2610" w:hanging="2610"/>
        <w:jc w:val="both"/>
        <w:rPr>
          <w:rFonts w:eastAsia="宋体"/>
          <w:sz w:val="24"/>
          <w:szCs w:val="24"/>
          <w:lang w:eastAsia="zh-CN"/>
        </w:rPr>
      </w:pPr>
      <w:r w:rsidRPr="008327D0">
        <w:rPr>
          <w:sz w:val="24"/>
          <w:szCs w:val="24"/>
          <w:lang w:eastAsia="zh-CN"/>
        </w:rPr>
        <w:t>Document for:</w:t>
      </w:r>
      <w:r>
        <w:rPr>
          <w:rFonts w:hint="eastAsia"/>
          <w:sz w:val="24"/>
          <w:szCs w:val="24"/>
          <w:lang w:eastAsia="zh-CN"/>
        </w:rPr>
        <w:tab/>
      </w:r>
      <w:r>
        <w:rPr>
          <w:rFonts w:eastAsia="宋体" w:hint="eastAsia"/>
          <w:sz w:val="24"/>
          <w:szCs w:val="24"/>
          <w:lang w:eastAsia="zh-CN"/>
        </w:rPr>
        <w:t>Approval</w:t>
      </w:r>
    </w:p>
    <w:p w14:paraId="3FBB06C3" w14:textId="77777777" w:rsidR="009D7FA7" w:rsidRPr="0022610E" w:rsidRDefault="009D7FA7" w:rsidP="009D7FA7">
      <w:pPr>
        <w:pStyle w:val="1"/>
        <w:numPr>
          <w:ilvl w:val="0"/>
          <w:numId w:val="6"/>
        </w:numPr>
        <w:rPr>
          <w:b/>
          <w:sz w:val="28"/>
          <w:szCs w:val="24"/>
        </w:rPr>
      </w:pPr>
      <w:r w:rsidRPr="0022610E">
        <w:rPr>
          <w:rFonts w:eastAsia="宋体" w:hint="eastAsia"/>
          <w:b/>
          <w:sz w:val="28"/>
          <w:szCs w:val="24"/>
          <w:lang w:eastAsia="zh-CN"/>
        </w:rPr>
        <w:t>Introduction</w:t>
      </w:r>
    </w:p>
    <w:p w14:paraId="04FF3D9C" w14:textId="77777777" w:rsidR="009D7FA7" w:rsidRDefault="009D7FA7" w:rsidP="009D7FA7">
      <w:pPr>
        <w:jc w:val="both"/>
      </w:pPr>
      <w:r>
        <w:t>During RAN#6</w:t>
      </w:r>
      <w:r>
        <w:rPr>
          <w:rFonts w:eastAsia="宋体" w:hint="eastAsia"/>
          <w:lang w:eastAsia="zh-CN"/>
        </w:rPr>
        <w:t xml:space="preserve">7, a </w:t>
      </w:r>
      <w:r w:rsidRPr="00FF2E39">
        <w:rPr>
          <w:rFonts w:eastAsia="宋体"/>
          <w:lang w:eastAsia="zh-CN"/>
        </w:rPr>
        <w:t>Way forward on “Mandating Pcell support in UE for all bands of LTE-CA band combinations”</w:t>
      </w:r>
      <w:r>
        <w:t xml:space="preserve"> </w:t>
      </w:r>
      <w:r>
        <w:rPr>
          <w:rFonts w:hint="eastAsia"/>
        </w:rPr>
        <w:t>was agreed</w:t>
      </w:r>
      <w:r w:rsidR="00C06D70">
        <w:rPr>
          <w:rFonts w:hint="eastAsia"/>
        </w:rPr>
        <w:t xml:space="preserve"> [1]</w:t>
      </w:r>
      <w:r>
        <w:rPr>
          <w:rFonts w:hint="eastAsia"/>
        </w:rPr>
        <w:t xml:space="preserve">. </w:t>
      </w:r>
      <w:r w:rsidR="00617A0D">
        <w:t>A</w:t>
      </w:r>
      <w:r w:rsidR="00617A0D">
        <w:rPr>
          <w:rFonts w:hint="eastAsia"/>
        </w:rPr>
        <w:t xml:space="preserve">nd in RAN4#74bis, </w:t>
      </w:r>
      <w:r w:rsidR="00617A0D">
        <w:t>another</w:t>
      </w:r>
      <w:r w:rsidR="00617A0D">
        <w:rPr>
          <w:rFonts w:hint="eastAsia"/>
        </w:rPr>
        <w:t xml:space="preserve"> way forward was agree [2]. </w:t>
      </w:r>
      <w:r>
        <w:t>T</w:t>
      </w:r>
      <w:r>
        <w:rPr>
          <w:rFonts w:hint="eastAsia"/>
        </w:rPr>
        <w:t>his document propose the request for some band combination</w:t>
      </w:r>
      <w:r w:rsidR="00DA312E">
        <w:rPr>
          <w:rFonts w:hint="eastAsia"/>
        </w:rPr>
        <w:t xml:space="preserve"> based on the latter way forward</w:t>
      </w:r>
      <w:r w:rsidR="00B4464E">
        <w:rPr>
          <w:rFonts w:hint="eastAsia"/>
        </w:rPr>
        <w:t>.</w:t>
      </w:r>
    </w:p>
    <w:p w14:paraId="4EEB4A2F" w14:textId="038EB703" w:rsidR="009D7FA7" w:rsidRDefault="00273CD4" w:rsidP="009D7FA7">
      <w:pPr>
        <w:pStyle w:val="1"/>
        <w:numPr>
          <w:ilvl w:val="0"/>
          <w:numId w:val="6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Discussion on Pcell mandatory</w:t>
      </w:r>
    </w:p>
    <w:p w14:paraId="3389D5FA" w14:textId="77777777" w:rsidR="009C670A" w:rsidRPr="009C670A" w:rsidRDefault="009C670A" w:rsidP="009C670A">
      <w:pPr>
        <w:rPr>
          <w:rFonts w:ascii="Arial" w:eastAsia="宋体" w:hAnsi="Arial" w:cs="Arial"/>
          <w:color w:val="0000FF"/>
          <w:kern w:val="2"/>
          <w:lang w:val="en-US" w:eastAsia="zh-CN"/>
        </w:rPr>
      </w:pPr>
      <w:r>
        <w:rPr>
          <w:rFonts w:ascii="Arial" w:eastAsia="宋体" w:hAnsi="Arial" w:hint="eastAsia"/>
          <w:b/>
          <w:sz w:val="28"/>
          <w:szCs w:val="24"/>
          <w:lang w:eastAsia="zh-CN"/>
        </w:rPr>
        <w:t>2.1 Agreed Way Forward</w:t>
      </w:r>
    </w:p>
    <w:p w14:paraId="49E296AF" w14:textId="77777777" w:rsidR="00636675" w:rsidRDefault="00636675" w:rsidP="00636675">
      <w:r>
        <w:t>I</w:t>
      </w:r>
      <w:r>
        <w:rPr>
          <w:rFonts w:hint="eastAsia"/>
        </w:rPr>
        <w:t>n RAN4#74bis, following way forward was agree [2].</w:t>
      </w:r>
    </w:p>
    <w:p w14:paraId="14BBA0A0" w14:textId="77777777" w:rsidR="00DA312E" w:rsidRPr="0025626E" w:rsidRDefault="00636675" w:rsidP="00636675">
      <w:pPr>
        <w:rPr>
          <w:rFonts w:eastAsia="ＭＳ 明朝"/>
          <w:lang w:val="en-US" w:eastAsia="ja-JP"/>
        </w:rPr>
      </w:pPr>
      <w:r>
        <w:rPr>
          <w:rFonts w:hint="eastAsia"/>
        </w:rPr>
        <w:t>1.</w:t>
      </w:r>
      <w:r w:rsidRPr="0025626E">
        <w:rPr>
          <w:rFonts w:eastAsia="ＭＳ 明朝" w:hint="eastAsia"/>
          <w:lang w:val="en-US" w:eastAsia="ja-JP"/>
        </w:rPr>
        <w:t xml:space="preserve"> </w:t>
      </w:r>
      <w:r w:rsidR="00DA312E" w:rsidRPr="0025626E">
        <w:rPr>
          <w:rFonts w:eastAsia="ＭＳ 明朝" w:hint="eastAsia"/>
          <w:lang w:val="en-US" w:eastAsia="ja-JP"/>
        </w:rPr>
        <w:t xml:space="preserve">For the existing CA combinations, </w:t>
      </w:r>
      <w:r w:rsidR="00DA312E" w:rsidRPr="0025626E">
        <w:rPr>
          <w:rFonts w:eastAsia="ＭＳ 明朝"/>
          <w:lang w:val="en-US" w:eastAsia="ja-JP"/>
        </w:rPr>
        <w:t xml:space="preserve">PCell </w:t>
      </w:r>
      <w:r w:rsidR="00DA312E" w:rsidRPr="0025626E">
        <w:rPr>
          <w:rFonts w:eastAsia="ＭＳ 明朝" w:hint="eastAsia"/>
          <w:lang w:val="en-US" w:eastAsia="ja-JP"/>
        </w:rPr>
        <w:t xml:space="preserve">mandatory </w:t>
      </w:r>
      <w:r w:rsidR="00DA312E" w:rsidRPr="0025626E">
        <w:rPr>
          <w:rFonts w:eastAsia="ＭＳ 明朝"/>
          <w:lang w:val="en-US" w:eastAsia="ja-JP"/>
        </w:rPr>
        <w:t xml:space="preserve">support </w:t>
      </w:r>
      <w:r w:rsidR="00DA312E" w:rsidRPr="0025626E">
        <w:rPr>
          <w:rFonts w:eastAsia="ＭＳ 明朝" w:hint="eastAsia"/>
          <w:lang w:val="en-US" w:eastAsia="ja-JP"/>
        </w:rPr>
        <w:t>is</w:t>
      </w:r>
      <w:r w:rsidR="00DA312E" w:rsidRPr="0025626E">
        <w:rPr>
          <w:rFonts w:eastAsia="ＭＳ 明朝"/>
          <w:lang w:val="en-US" w:eastAsia="ja-JP"/>
        </w:rPr>
        <w:t xml:space="preserve"> </w:t>
      </w:r>
      <w:r w:rsidR="00DA312E" w:rsidRPr="0025626E">
        <w:rPr>
          <w:rFonts w:eastAsia="ＭＳ 明朝" w:hint="eastAsia"/>
          <w:lang w:val="en-US" w:eastAsia="ja-JP"/>
        </w:rPr>
        <w:t xml:space="preserve">applied to </w:t>
      </w:r>
      <w:r w:rsidR="00DA312E" w:rsidRPr="0025626E">
        <w:rPr>
          <w:rFonts w:eastAsia="ＭＳ 明朝"/>
          <w:lang w:val="en-US" w:eastAsia="ja-JP"/>
        </w:rPr>
        <w:t xml:space="preserve">the constituting bands </w:t>
      </w:r>
      <w:r w:rsidR="00DA312E">
        <w:rPr>
          <w:rFonts w:eastAsia="ＭＳ 明朝"/>
          <w:lang w:val="en-US" w:eastAsia="ja-JP"/>
        </w:rPr>
        <w:t>of</w:t>
      </w:r>
      <w:r w:rsidR="00DA312E">
        <w:rPr>
          <w:rFonts w:eastAsia="ＭＳ 明朝" w:hint="eastAsia"/>
          <w:lang w:val="en-US" w:eastAsia="ja-JP"/>
        </w:rPr>
        <w:t xml:space="preserve"> a</w:t>
      </w:r>
      <w:r w:rsidR="00DA312E" w:rsidRPr="00322ABE">
        <w:rPr>
          <w:rFonts w:eastAsia="ＭＳ 明朝"/>
          <w:lang w:val="en-US" w:eastAsia="ja-JP"/>
        </w:rPr>
        <w:t xml:space="preserve"> CA combination</w:t>
      </w:r>
      <w:r w:rsidR="00DA312E" w:rsidRPr="0025626E">
        <w:rPr>
          <w:rFonts w:eastAsia="ＭＳ 明朝"/>
          <w:lang w:val="en-US" w:eastAsia="ja-JP"/>
        </w:rPr>
        <w:t xml:space="preserve"> </w:t>
      </w:r>
      <w:r w:rsidR="00DA312E" w:rsidRPr="0025626E">
        <w:rPr>
          <w:rFonts w:eastAsia="ＭＳ 明朝" w:hint="eastAsia"/>
          <w:lang w:val="en-US" w:eastAsia="ja-JP"/>
        </w:rPr>
        <w:t xml:space="preserve">which received </w:t>
      </w:r>
      <w:r w:rsidR="00DA312E" w:rsidRPr="0025626E">
        <w:rPr>
          <w:rFonts w:eastAsia="ＭＳ 明朝"/>
          <w:lang w:val="en-US" w:eastAsia="ja-JP"/>
        </w:rPr>
        <w:t>“</w:t>
      </w:r>
      <w:r w:rsidR="00DA312E" w:rsidRPr="0025626E">
        <w:rPr>
          <w:rFonts w:eastAsia="ＭＳ 明朝" w:hint="eastAsia"/>
          <w:lang w:val="en-US" w:eastAsia="ja-JP"/>
        </w:rPr>
        <w:t>request</w:t>
      </w:r>
      <w:r w:rsidR="00DA312E" w:rsidRPr="0025626E">
        <w:rPr>
          <w:rFonts w:eastAsia="ＭＳ 明朝"/>
          <w:lang w:val="en-US" w:eastAsia="ja-JP"/>
        </w:rPr>
        <w:t>”</w:t>
      </w:r>
      <w:r w:rsidR="00DA312E" w:rsidRPr="0025626E">
        <w:rPr>
          <w:rFonts w:eastAsia="ＭＳ 明朝" w:hint="eastAsia"/>
          <w:lang w:val="en-US" w:eastAsia="ja-JP"/>
        </w:rPr>
        <w:t xml:space="preserve"> </w:t>
      </w:r>
      <w:r w:rsidR="00DA312E" w:rsidRPr="0025626E">
        <w:rPr>
          <w:rFonts w:eastAsia="ＭＳ 明朝"/>
          <w:lang w:val="en-US" w:eastAsia="ja-JP"/>
        </w:rPr>
        <w:t>and</w:t>
      </w:r>
      <w:r w:rsidR="00DA312E" w:rsidRPr="0025626E">
        <w:rPr>
          <w:rFonts w:eastAsia="ＭＳ 明朝" w:hint="eastAsia"/>
          <w:lang w:val="en-US" w:eastAsia="ja-JP"/>
        </w:rPr>
        <w:t xml:space="preserve">/or </w:t>
      </w:r>
      <w:r w:rsidR="00DA312E" w:rsidRPr="0025626E">
        <w:rPr>
          <w:rFonts w:eastAsia="ＭＳ 明朝"/>
          <w:lang w:val="en-US" w:eastAsia="ja-JP"/>
        </w:rPr>
        <w:t>“</w:t>
      </w:r>
      <w:r w:rsidR="00DA312E" w:rsidRPr="0025626E">
        <w:rPr>
          <w:rFonts w:eastAsia="ＭＳ 明朝" w:hint="eastAsia"/>
          <w:lang w:val="en-US" w:eastAsia="ja-JP"/>
        </w:rPr>
        <w:t>exception</w:t>
      </w:r>
      <w:r w:rsidR="00DA312E" w:rsidRPr="0025626E">
        <w:rPr>
          <w:rFonts w:eastAsia="ＭＳ 明朝"/>
          <w:lang w:val="en-US" w:eastAsia="ja-JP"/>
        </w:rPr>
        <w:t>”</w:t>
      </w:r>
      <w:r w:rsidR="00DA312E" w:rsidRPr="0025626E">
        <w:rPr>
          <w:rFonts w:eastAsia="ＭＳ 明朝" w:hint="eastAsia"/>
          <w:lang w:val="en-US" w:eastAsia="ja-JP"/>
        </w:rPr>
        <w:t xml:space="preserve"> (Refer to </w:t>
      </w:r>
      <w:r w:rsidR="00DA312E" w:rsidRPr="00264A98">
        <w:rPr>
          <w:color w:val="000000"/>
        </w:rPr>
        <w:t>RP-150476</w:t>
      </w:r>
      <w:r w:rsidR="00DA312E" w:rsidRPr="0025626E">
        <w:rPr>
          <w:rFonts w:eastAsia="ＭＳ 明朝" w:hint="eastAsia"/>
          <w:color w:val="000000"/>
          <w:lang w:eastAsia="ja-JP"/>
        </w:rPr>
        <w:t xml:space="preserve"> about</w:t>
      </w:r>
      <w:r w:rsidR="00DA312E" w:rsidRPr="0025626E">
        <w:rPr>
          <w:rFonts w:eastAsia="ＭＳ 明朝" w:hint="eastAsia"/>
          <w:lang w:val="en-US" w:eastAsia="ja-JP"/>
        </w:rPr>
        <w:t xml:space="preserve"> </w:t>
      </w:r>
      <w:r w:rsidR="00DA312E" w:rsidRPr="0025626E">
        <w:rPr>
          <w:rFonts w:eastAsia="ＭＳ 明朝"/>
          <w:lang w:val="en-US" w:eastAsia="ja-JP"/>
        </w:rPr>
        <w:t>“</w:t>
      </w:r>
      <w:r w:rsidR="00DA312E" w:rsidRPr="0025626E">
        <w:rPr>
          <w:rFonts w:eastAsia="ＭＳ 明朝" w:hint="eastAsia"/>
          <w:lang w:val="en-US" w:eastAsia="ja-JP"/>
        </w:rPr>
        <w:t>request</w:t>
      </w:r>
      <w:r w:rsidR="00DA312E" w:rsidRPr="0025626E">
        <w:rPr>
          <w:rFonts w:eastAsia="ＭＳ 明朝"/>
          <w:lang w:val="en-US" w:eastAsia="ja-JP"/>
        </w:rPr>
        <w:t>”</w:t>
      </w:r>
      <w:r w:rsidR="00DA312E" w:rsidRPr="0025626E">
        <w:rPr>
          <w:rFonts w:eastAsia="ＭＳ 明朝" w:hint="eastAsia"/>
          <w:lang w:val="en-US" w:eastAsia="ja-JP"/>
        </w:rPr>
        <w:t xml:space="preserve"> and </w:t>
      </w:r>
      <w:r w:rsidR="00DA312E" w:rsidRPr="0025626E">
        <w:rPr>
          <w:rFonts w:eastAsia="ＭＳ 明朝"/>
          <w:lang w:val="en-US" w:eastAsia="ja-JP"/>
        </w:rPr>
        <w:t>“</w:t>
      </w:r>
      <w:r w:rsidR="00DA312E" w:rsidRPr="0025626E">
        <w:rPr>
          <w:rFonts w:eastAsia="ＭＳ 明朝" w:hint="eastAsia"/>
          <w:lang w:val="en-US" w:eastAsia="ja-JP"/>
        </w:rPr>
        <w:t>exception</w:t>
      </w:r>
      <w:r w:rsidR="00DA312E" w:rsidRPr="0025626E">
        <w:rPr>
          <w:rFonts w:eastAsia="ＭＳ 明朝"/>
          <w:lang w:val="en-US" w:eastAsia="ja-JP"/>
        </w:rPr>
        <w:t>”</w:t>
      </w:r>
      <w:r w:rsidR="00DA312E" w:rsidRPr="0025626E">
        <w:rPr>
          <w:rFonts w:eastAsia="ＭＳ 明朝" w:hint="eastAsia"/>
          <w:lang w:val="en-US" w:eastAsia="ja-JP"/>
        </w:rPr>
        <w:t>).</w:t>
      </w:r>
      <w:r w:rsidR="00DA312E">
        <w:rPr>
          <w:rFonts w:eastAsia="ＭＳ 明朝"/>
          <w:lang w:val="en-US" w:eastAsia="ja-JP"/>
        </w:rPr>
        <w:t xml:space="preserve"> Mandatory P</w:t>
      </w:r>
      <w:r w:rsidR="00DA312E">
        <w:rPr>
          <w:rFonts w:eastAsia="ＭＳ 明朝" w:hint="eastAsia"/>
          <w:lang w:val="en-US" w:eastAsia="ja-JP"/>
        </w:rPr>
        <w:t>C</w:t>
      </w:r>
      <w:r w:rsidR="00DA312E">
        <w:rPr>
          <w:rFonts w:eastAsia="ＭＳ 明朝"/>
          <w:lang w:val="en-US" w:eastAsia="ja-JP"/>
        </w:rPr>
        <w:t xml:space="preserve">ell support is applied </w:t>
      </w:r>
      <w:r w:rsidR="00DA312E" w:rsidRPr="0025626E">
        <w:rPr>
          <w:rFonts w:eastAsia="ＭＳ 明朝" w:hint="eastAsia"/>
          <w:lang w:val="en-US" w:eastAsia="ja-JP"/>
        </w:rPr>
        <w:t xml:space="preserve">in </w:t>
      </w:r>
      <w:r w:rsidR="00DA312E">
        <w:rPr>
          <w:rFonts w:eastAsia="ＭＳ 明朝"/>
          <w:lang w:val="en-US" w:eastAsia="ja-JP"/>
        </w:rPr>
        <w:t>following manner</w:t>
      </w:r>
    </w:p>
    <w:p w14:paraId="7D0DE6EC" w14:textId="77777777" w:rsidR="00DA312E" w:rsidRDefault="00DA312E" w:rsidP="00DA312E">
      <w:pPr>
        <w:ind w:leftChars="200" w:left="1210" w:hangingChars="350" w:hanging="770"/>
        <w:rPr>
          <w:rFonts w:eastAsia="ＭＳ 明朝"/>
          <w:lang w:val="en-US" w:eastAsia="ja-JP"/>
        </w:rPr>
      </w:pPr>
      <w:r>
        <w:rPr>
          <w:rFonts w:eastAsia="ＭＳ 明朝" w:hint="eastAsia"/>
          <w:lang w:val="en-US" w:eastAsia="ja-JP"/>
        </w:rPr>
        <w:t xml:space="preserve">1-1:    </w:t>
      </w:r>
      <w:r>
        <w:rPr>
          <w:rFonts w:eastAsia="ＭＳ 明朝"/>
          <w:lang w:val="en-US" w:eastAsia="ja-JP"/>
        </w:rPr>
        <w:t xml:space="preserve">Bands are considered to have mandatory Pcell support </w:t>
      </w:r>
      <w:r>
        <w:rPr>
          <w:rFonts w:eastAsia="ＭＳ 明朝" w:hint="eastAsia"/>
          <w:lang w:val="en-US" w:eastAsia="ja-JP"/>
        </w:rPr>
        <w:t xml:space="preserve">for inter band FDD-FDD CA and TDD-TDD CA </w:t>
      </w:r>
      <w:r>
        <w:rPr>
          <w:rFonts w:eastAsia="ＭＳ 明朝"/>
          <w:lang w:val="en-US" w:eastAsia="ja-JP"/>
        </w:rPr>
        <w:t xml:space="preserve">if </w:t>
      </w:r>
      <w:r w:rsidRPr="00E76C9E">
        <w:rPr>
          <w:rFonts w:eastAsia="ＭＳ 明朝" w:hint="eastAsia"/>
          <w:lang w:val="en-US" w:eastAsia="ja-JP"/>
        </w:rPr>
        <w:t xml:space="preserve">not captured in </w:t>
      </w:r>
      <w:r>
        <w:rPr>
          <w:rFonts w:eastAsia="ＭＳ 明朝" w:hint="eastAsia"/>
          <w:lang w:val="en-US" w:eastAsia="ja-JP"/>
        </w:rPr>
        <w:t>the following three Tables in TS36.101.</w:t>
      </w:r>
    </w:p>
    <w:p w14:paraId="1960F2E8" w14:textId="77777777" w:rsidR="00DA312E" w:rsidRDefault="00DA312E" w:rsidP="00DA312E">
      <w:pPr>
        <w:numPr>
          <w:ilvl w:val="0"/>
          <w:numId w:val="24"/>
        </w:numPr>
        <w:rPr>
          <w:rFonts w:eastAsia="ＭＳ 明朝"/>
          <w:lang w:val="en-US" w:eastAsia="ja-JP"/>
        </w:rPr>
      </w:pPr>
      <w:r w:rsidRPr="000E7D8D">
        <w:rPr>
          <w:rFonts w:eastAsia="ＭＳ 明朝"/>
          <w:lang w:val="en-US" w:eastAsia="ja-JP"/>
        </w:rPr>
        <w:t>Table 7.3.1A-0a: Reference sensitivity for carrier aggregation QPSK PREFSENS, CA (exceptions)</w:t>
      </w:r>
    </w:p>
    <w:p w14:paraId="37537BD5" w14:textId="77777777" w:rsidR="00DA312E" w:rsidRDefault="00DA312E" w:rsidP="00DA312E">
      <w:pPr>
        <w:numPr>
          <w:ilvl w:val="0"/>
          <w:numId w:val="24"/>
        </w:numPr>
        <w:rPr>
          <w:rFonts w:eastAsia="ＭＳ 明朝"/>
          <w:lang w:val="en-US" w:eastAsia="ja-JP"/>
        </w:rPr>
      </w:pPr>
      <w:r w:rsidRPr="000E7D8D">
        <w:rPr>
          <w:rFonts w:eastAsia="ＭＳ 明朝"/>
          <w:lang w:val="en-US" w:eastAsia="ja-JP"/>
        </w:rPr>
        <w:t>Table 7.3.1A-0bA: Reference sensitivity for carrier aggregation QPSK PREFSENS, CA (exceptions for two bands)</w:t>
      </w:r>
    </w:p>
    <w:p w14:paraId="18C27425" w14:textId="77777777" w:rsidR="00DA312E" w:rsidRPr="000E7D8D" w:rsidRDefault="00DA312E" w:rsidP="00DA312E">
      <w:pPr>
        <w:numPr>
          <w:ilvl w:val="0"/>
          <w:numId w:val="24"/>
        </w:numPr>
        <w:rPr>
          <w:rFonts w:eastAsia="ＭＳ 明朝"/>
          <w:lang w:val="en-US" w:eastAsia="ja-JP"/>
        </w:rPr>
      </w:pPr>
      <w:r w:rsidRPr="000E7D8D">
        <w:rPr>
          <w:rFonts w:eastAsia="ＭＳ 明朝"/>
          <w:lang w:val="en-US" w:eastAsia="ja-JP"/>
        </w:rPr>
        <w:t>Table 7.3.1A-0bC: Reference sensitivity for carrier aggregation QPSK PREFSENS, CA (exceptions for three bands)</w:t>
      </w:r>
    </w:p>
    <w:p w14:paraId="76EE7A24" w14:textId="77777777" w:rsidR="00DA312E" w:rsidRDefault="00DA312E" w:rsidP="00DA312E">
      <w:pPr>
        <w:ind w:left="420"/>
        <w:rPr>
          <w:rFonts w:eastAsia="ＭＳ 明朝"/>
          <w:lang w:val="en-US" w:eastAsia="ja-JP"/>
        </w:rPr>
      </w:pPr>
      <w:r w:rsidRPr="0025626E">
        <w:rPr>
          <w:rFonts w:eastAsia="ＭＳ 明朝" w:hint="eastAsia"/>
          <w:lang w:val="en-US" w:eastAsia="ja-JP"/>
        </w:rPr>
        <w:t xml:space="preserve">1-2:    </w:t>
      </w:r>
      <w:r w:rsidRPr="00E76C9E">
        <w:rPr>
          <w:rFonts w:eastAsia="ＭＳ 明朝"/>
          <w:lang w:val="en-US" w:eastAsia="ja-JP"/>
        </w:rPr>
        <w:t>Operator specific CA combinations</w:t>
      </w:r>
      <w:r w:rsidRPr="00E76C9E">
        <w:rPr>
          <w:rFonts w:eastAsia="ＭＳ 明朝" w:hint="eastAsia"/>
          <w:lang w:val="en-US" w:eastAsia="ja-JP"/>
        </w:rPr>
        <w:t xml:space="preserve"> such a</w:t>
      </w:r>
      <w:r>
        <w:rPr>
          <w:rFonts w:eastAsia="ＭＳ 明朝" w:hint="eastAsia"/>
          <w:lang w:val="en-US" w:eastAsia="ja-JP"/>
        </w:rPr>
        <w:t xml:space="preserve">s CA_18A-28A </w:t>
      </w:r>
      <w:r>
        <w:rPr>
          <w:rFonts w:eastAsia="ＭＳ 明朝"/>
          <w:lang w:val="en-US" w:eastAsia="ja-JP"/>
        </w:rPr>
        <w:t>bands are considered to have mandatory P</w:t>
      </w:r>
      <w:r>
        <w:rPr>
          <w:rFonts w:eastAsia="ＭＳ 明朝" w:hint="eastAsia"/>
          <w:lang w:val="en-US" w:eastAsia="ja-JP"/>
        </w:rPr>
        <w:t>C</w:t>
      </w:r>
      <w:r>
        <w:rPr>
          <w:rFonts w:eastAsia="ＭＳ 明朝"/>
          <w:lang w:val="en-US" w:eastAsia="ja-JP"/>
        </w:rPr>
        <w:t xml:space="preserve">ell support </w:t>
      </w:r>
      <w:r>
        <w:rPr>
          <w:rFonts w:eastAsia="ＭＳ 明朝" w:hint="eastAsia"/>
          <w:lang w:val="en-US" w:eastAsia="ja-JP"/>
        </w:rPr>
        <w:t>regardless of the above 1-1 and CA types such as FDD-FDD, TDD-TDD and TDD-FDD CA</w:t>
      </w:r>
      <w:r>
        <w:rPr>
          <w:rFonts w:eastAsia="ＭＳ 明朝"/>
          <w:lang w:val="en-US" w:eastAsia="ja-JP"/>
        </w:rPr>
        <w:t xml:space="preserve"> </w:t>
      </w:r>
    </w:p>
    <w:p w14:paraId="35D0BAF4" w14:textId="77777777" w:rsidR="00DA312E" w:rsidRPr="00B673A5" w:rsidRDefault="00DA312E" w:rsidP="00DA312E">
      <w:pPr>
        <w:ind w:left="420"/>
        <w:rPr>
          <w:rFonts w:eastAsia="ＭＳ 明朝"/>
          <w:lang w:val="en-US" w:eastAsia="ja-JP"/>
        </w:rPr>
      </w:pPr>
      <w:r w:rsidRPr="0025626E">
        <w:rPr>
          <w:rFonts w:eastAsia="ＭＳ 明朝" w:hint="eastAsia"/>
          <w:lang w:val="en-US" w:eastAsia="ja-JP"/>
        </w:rPr>
        <w:t xml:space="preserve">1-3:    CA </w:t>
      </w:r>
      <w:r w:rsidRPr="0092213A">
        <w:rPr>
          <w:lang w:val="en-US"/>
        </w:rPr>
        <w:t>combinations where a “request” and “exception info” is provided, a decision on P</w:t>
      </w:r>
      <w:r w:rsidRPr="0025626E">
        <w:rPr>
          <w:rFonts w:eastAsia="ＭＳ 明朝" w:hint="eastAsia"/>
          <w:lang w:val="en-US" w:eastAsia="ja-JP"/>
        </w:rPr>
        <w:t>C</w:t>
      </w:r>
      <w:r w:rsidRPr="0092213A">
        <w:rPr>
          <w:lang w:val="en-US"/>
        </w:rPr>
        <w:t xml:space="preserve">ell mandatory support in all aggregated carriers will be </w:t>
      </w:r>
      <w:r w:rsidRPr="0025626E">
        <w:rPr>
          <w:rFonts w:eastAsia="ＭＳ 明朝"/>
          <w:lang w:val="en-US" w:eastAsia="ja-JP"/>
        </w:rPr>
        <w:t>discussed</w:t>
      </w:r>
      <w:r w:rsidRPr="0025626E">
        <w:rPr>
          <w:rFonts w:eastAsia="ＭＳ 明朝" w:hint="eastAsia"/>
          <w:lang w:val="en-US" w:eastAsia="ja-JP"/>
        </w:rPr>
        <w:t xml:space="preserve"> in case-by-case basis</w:t>
      </w:r>
      <w:r w:rsidRPr="00B673A5">
        <w:rPr>
          <w:rFonts w:eastAsia="ＭＳ 明朝"/>
          <w:lang w:val="en-US" w:eastAsia="ja-JP"/>
        </w:rPr>
        <w:t>.</w:t>
      </w:r>
    </w:p>
    <w:p w14:paraId="23A0F07E" w14:textId="77777777" w:rsidR="00DA312E" w:rsidRPr="0025626E" w:rsidRDefault="00DA312E" w:rsidP="00DA312E">
      <w:pPr>
        <w:numPr>
          <w:ilvl w:val="0"/>
          <w:numId w:val="23"/>
        </w:numPr>
        <w:rPr>
          <w:rFonts w:eastAsia="ＭＳ 明朝"/>
          <w:lang w:val="en-US" w:eastAsia="ja-JP"/>
        </w:rPr>
      </w:pPr>
      <w:r w:rsidRPr="0025626E">
        <w:rPr>
          <w:rFonts w:eastAsia="ＭＳ 明朝" w:hint="eastAsia"/>
          <w:lang w:val="en-US" w:eastAsia="ja-JP"/>
        </w:rPr>
        <w:t>The CA combinations not covered by the above cases will be discussed in RAN4#75.</w:t>
      </w:r>
    </w:p>
    <w:p w14:paraId="7036E10C" w14:textId="77777777" w:rsidR="00DA312E" w:rsidRPr="0025626E" w:rsidRDefault="00DA312E" w:rsidP="00DA312E">
      <w:pPr>
        <w:numPr>
          <w:ilvl w:val="0"/>
          <w:numId w:val="23"/>
        </w:numPr>
        <w:rPr>
          <w:rFonts w:eastAsia="ＭＳ 明朝"/>
          <w:lang w:val="en-US" w:eastAsia="ja-JP"/>
        </w:rPr>
      </w:pPr>
      <w:r w:rsidRPr="0025626E">
        <w:rPr>
          <w:rFonts w:eastAsia="ＭＳ 明朝" w:hint="eastAsia"/>
          <w:lang w:val="en-US" w:eastAsia="ja-JP"/>
        </w:rPr>
        <w:t>How to capture the results into the 3GPP specification is addressed in the next meetings.</w:t>
      </w:r>
    </w:p>
    <w:p w14:paraId="046469F2" w14:textId="77777777" w:rsidR="00DA312E" w:rsidRPr="005B1250" w:rsidRDefault="00DA312E" w:rsidP="00DA312E">
      <w:pPr>
        <w:rPr>
          <w:rFonts w:ascii="Arial" w:eastAsia="ＭＳ 明朝" w:hAnsi="Arial" w:cs="Arial"/>
          <w:lang w:val="en-US" w:eastAsia="ja-JP"/>
        </w:rPr>
      </w:pPr>
    </w:p>
    <w:p w14:paraId="1B4121A3" w14:textId="77777777" w:rsidR="009C670A" w:rsidRPr="009C670A" w:rsidRDefault="009C670A" w:rsidP="009C670A">
      <w:pPr>
        <w:rPr>
          <w:rFonts w:ascii="Arial" w:eastAsia="宋体" w:hAnsi="Arial" w:cs="Arial"/>
          <w:color w:val="0000FF"/>
          <w:kern w:val="2"/>
          <w:lang w:val="en-US" w:eastAsia="zh-CN"/>
        </w:rPr>
      </w:pPr>
      <w:r>
        <w:rPr>
          <w:rFonts w:ascii="Arial" w:eastAsia="宋体" w:hAnsi="Arial" w:hint="eastAsia"/>
          <w:b/>
          <w:sz w:val="28"/>
          <w:szCs w:val="24"/>
          <w:lang w:eastAsia="zh-CN"/>
        </w:rPr>
        <w:t>2.2 TDD-FDD CA</w:t>
      </w:r>
    </w:p>
    <w:p w14:paraId="2CB430F3" w14:textId="77777777" w:rsidR="009C670A" w:rsidRDefault="005E0A16" w:rsidP="009D7FA7">
      <w:pPr>
        <w:jc w:val="both"/>
      </w:pPr>
      <w:r>
        <w:rPr>
          <w:rFonts w:hint="eastAsia"/>
        </w:rPr>
        <w:t xml:space="preserve">The </w:t>
      </w:r>
      <w:r w:rsidR="00AF4C25">
        <w:rPr>
          <w:rFonts w:hint="eastAsia"/>
        </w:rPr>
        <w:t xml:space="preserve">reference </w:t>
      </w:r>
      <w:r w:rsidR="00AF4C25">
        <w:t>architecture</w:t>
      </w:r>
      <w:r w:rsidR="00AF4C25">
        <w:rPr>
          <w:rFonts w:hint="eastAsia"/>
        </w:rPr>
        <w:t xml:space="preserve"> and complexity of </w:t>
      </w:r>
      <w:r w:rsidR="0076716C">
        <w:rPr>
          <w:rFonts w:hint="eastAsia"/>
        </w:rPr>
        <w:t xml:space="preserve">TDD-FDD CA </w:t>
      </w:r>
      <w:r w:rsidR="005C2027">
        <w:rPr>
          <w:rFonts w:hint="eastAsia"/>
        </w:rPr>
        <w:t>of</w:t>
      </w:r>
      <w:r>
        <w:rPr>
          <w:rFonts w:hint="eastAsia"/>
        </w:rPr>
        <w:t xml:space="preserve"> </w:t>
      </w:r>
      <w:r w:rsidR="004C634E">
        <w:rPr>
          <w:rFonts w:hint="eastAsia"/>
        </w:rPr>
        <w:t xml:space="preserve">Class </w:t>
      </w:r>
      <w:r>
        <w:rPr>
          <w:rFonts w:hint="eastAsia"/>
        </w:rPr>
        <w:t>A1 combination (</w:t>
      </w:r>
      <w:r w:rsidR="0076716C">
        <w:rPr>
          <w:rFonts w:hint="eastAsia"/>
        </w:rPr>
        <w:t>Low-High c</w:t>
      </w:r>
      <w:r>
        <w:rPr>
          <w:rFonts w:hint="eastAsia"/>
        </w:rPr>
        <w:t xml:space="preserve">ombination without harmonic or </w:t>
      </w:r>
      <w:r>
        <w:t>intermodulation</w:t>
      </w:r>
      <w:r>
        <w:rPr>
          <w:rFonts w:hint="eastAsia"/>
        </w:rPr>
        <w:t>)</w:t>
      </w:r>
      <w:r w:rsidR="0076716C">
        <w:rPr>
          <w:rFonts w:hint="eastAsia"/>
        </w:rPr>
        <w:t xml:space="preserve"> </w:t>
      </w:r>
      <w:r w:rsidR="00AF4C25">
        <w:rPr>
          <w:rFonts w:hint="eastAsia"/>
        </w:rPr>
        <w:t xml:space="preserve">is similar to other FDD-FDD A1 combinations. </w:t>
      </w:r>
    </w:p>
    <w:p w14:paraId="17C69FBD" w14:textId="77777777" w:rsidR="005C2027" w:rsidRPr="004C634E" w:rsidRDefault="005C2027" w:rsidP="005C2027">
      <w:pPr>
        <w:rPr>
          <w:rFonts w:eastAsia="ＭＳ 明朝"/>
          <w:b/>
          <w:i/>
          <w:lang w:val="en-US" w:eastAsia="ja-JP"/>
        </w:rPr>
      </w:pPr>
      <w:r w:rsidRPr="004C634E">
        <w:rPr>
          <w:rFonts w:eastAsia="ＭＳ 明朝" w:hint="eastAsia"/>
          <w:b/>
          <w:i/>
          <w:lang w:val="en-US" w:eastAsia="ja-JP"/>
        </w:rPr>
        <w:t xml:space="preserve">Proposal#1: </w:t>
      </w:r>
      <w:r w:rsidRPr="004C634E">
        <w:rPr>
          <w:rFonts w:eastAsia="ＭＳ 明朝"/>
          <w:b/>
          <w:i/>
          <w:lang w:val="en-US" w:eastAsia="ja-JP"/>
        </w:rPr>
        <w:t xml:space="preserve">Bands are considered to have mandatory Pcell support </w:t>
      </w:r>
      <w:r w:rsidRPr="004C634E">
        <w:rPr>
          <w:rFonts w:eastAsia="ＭＳ 明朝" w:hint="eastAsia"/>
          <w:b/>
          <w:i/>
          <w:lang w:val="en-US" w:eastAsia="ja-JP"/>
        </w:rPr>
        <w:t>for inter band TDD-FDD CA of class A1 combination.</w:t>
      </w:r>
    </w:p>
    <w:p w14:paraId="39EAD7BF" w14:textId="77777777" w:rsidR="005C2027" w:rsidRDefault="005C2027" w:rsidP="009D7FA7">
      <w:pPr>
        <w:jc w:val="both"/>
      </w:pPr>
    </w:p>
    <w:p w14:paraId="01639C2C" w14:textId="77777777" w:rsidR="009C670A" w:rsidRDefault="009C670A" w:rsidP="009D7FA7">
      <w:pPr>
        <w:jc w:val="both"/>
      </w:pPr>
    </w:p>
    <w:p w14:paraId="656AF908" w14:textId="5BB4406F" w:rsidR="004C634E" w:rsidRPr="004C634E" w:rsidRDefault="004430C6" w:rsidP="004C634E">
      <w:pPr>
        <w:rPr>
          <w:rFonts w:ascii="Arial" w:eastAsia="宋体" w:hAnsi="Arial" w:cs="Arial"/>
          <w:color w:val="0000FF"/>
          <w:kern w:val="2"/>
          <w:lang w:val="en-US" w:eastAsia="zh-CN"/>
        </w:rPr>
      </w:pPr>
      <w:r>
        <w:rPr>
          <w:rFonts w:ascii="Arial" w:eastAsia="宋体" w:hAnsi="Arial" w:hint="eastAsia"/>
          <w:b/>
          <w:sz w:val="28"/>
          <w:szCs w:val="24"/>
          <w:lang w:eastAsia="zh-CN"/>
        </w:rPr>
        <w:t>2.3 Class A2</w:t>
      </w:r>
      <w:r w:rsidR="004C634E">
        <w:rPr>
          <w:rFonts w:ascii="Arial" w:eastAsia="宋体" w:hAnsi="Arial" w:hint="eastAsia"/>
          <w:b/>
          <w:sz w:val="28"/>
          <w:szCs w:val="24"/>
          <w:lang w:eastAsia="zh-CN"/>
        </w:rPr>
        <w:t xml:space="preserve"> CA</w:t>
      </w:r>
    </w:p>
    <w:p w14:paraId="53E098D3" w14:textId="77777777" w:rsidR="00DF65E4" w:rsidRDefault="004C634E" w:rsidP="009D7FA7">
      <w:pPr>
        <w:jc w:val="both"/>
      </w:pPr>
      <w:r>
        <w:rPr>
          <w:rFonts w:hint="eastAsia"/>
        </w:rPr>
        <w:t>I</w:t>
      </w:r>
      <w:r w:rsidR="00AD1CA4">
        <w:rPr>
          <w:rFonts w:hint="eastAsia"/>
        </w:rPr>
        <w:t>f we check Table 7.3.1A-0a in TS 36.101 Rel-12</w:t>
      </w:r>
      <w:r w:rsidR="00AD68B4">
        <w:rPr>
          <w:rFonts w:hint="eastAsia"/>
        </w:rPr>
        <w:t xml:space="preserve">, </w:t>
      </w:r>
      <w:r w:rsidR="00BC1C3D">
        <w:rPr>
          <w:rFonts w:hint="eastAsia"/>
        </w:rPr>
        <w:t>we will find that</w:t>
      </w:r>
      <w:r w:rsidR="006060BC">
        <w:rPr>
          <w:rFonts w:hint="eastAsia"/>
        </w:rPr>
        <w:t xml:space="preserve"> no requirement is needed</w:t>
      </w:r>
      <w:r w:rsidR="00A057CB">
        <w:rPr>
          <w:rFonts w:hint="eastAsia"/>
        </w:rPr>
        <w:t xml:space="preserve"> for CA_3A-8A, CA_26A-41A and </w:t>
      </w:r>
      <w:r w:rsidR="006060BC">
        <w:rPr>
          <w:rFonts w:hint="eastAsia"/>
        </w:rPr>
        <w:t>C</w:t>
      </w:r>
      <w:r w:rsidR="00A057CB">
        <w:rPr>
          <w:rFonts w:hint="eastAsia"/>
        </w:rPr>
        <w:t>A_26A-41C</w:t>
      </w:r>
      <w:r w:rsidR="006060BC">
        <w:rPr>
          <w:rFonts w:hint="eastAsia"/>
        </w:rPr>
        <w:t xml:space="preserve"> (note 4 and note 8). That</w:t>
      </w:r>
      <w:r w:rsidR="006060BC">
        <w:t>’</w:t>
      </w:r>
      <w:r w:rsidR="006060BC">
        <w:rPr>
          <w:rFonts w:hint="eastAsia"/>
        </w:rPr>
        <w:t xml:space="preserve">s because these A2 combinations do not </w:t>
      </w:r>
      <w:r w:rsidR="006060BC">
        <w:t>consider</w:t>
      </w:r>
      <w:r w:rsidR="00724425">
        <w:rPr>
          <w:rFonts w:hint="eastAsia"/>
        </w:rPr>
        <w:t xml:space="preserve"> HTF, the </w:t>
      </w:r>
      <w:r w:rsidR="006060BC">
        <w:rPr>
          <w:rFonts w:hint="eastAsia"/>
        </w:rPr>
        <w:t xml:space="preserve">RF </w:t>
      </w:r>
      <w:r w:rsidR="006060BC">
        <w:t>reference</w:t>
      </w:r>
      <w:r w:rsidR="00724425">
        <w:rPr>
          <w:rFonts w:hint="eastAsia"/>
        </w:rPr>
        <w:t xml:space="preserve"> architecture keep</w:t>
      </w:r>
      <w:r w:rsidR="00276962">
        <w:t>s</w:t>
      </w:r>
      <w:r w:rsidR="00724425">
        <w:rPr>
          <w:rFonts w:hint="eastAsia"/>
        </w:rPr>
        <w:t xml:space="preserve"> the same as A1 combinations.</w:t>
      </w:r>
    </w:p>
    <w:p w14:paraId="6A53B1B0" w14:textId="2CE50703" w:rsidR="00DF65E4" w:rsidRPr="00D44E7E" w:rsidRDefault="00724425" w:rsidP="00EC1CCB">
      <w:pPr>
        <w:rPr>
          <w:rFonts w:eastAsia="ＭＳ 明朝"/>
          <w:b/>
          <w:i/>
          <w:lang w:val="en-US" w:eastAsia="ja-JP"/>
        </w:rPr>
      </w:pPr>
      <w:r w:rsidRPr="00D44E7E">
        <w:rPr>
          <w:rFonts w:eastAsia="ＭＳ 明朝" w:hint="eastAsia"/>
          <w:b/>
          <w:i/>
          <w:lang w:val="en-US" w:eastAsia="ja-JP"/>
        </w:rPr>
        <w:t>Proposal#2</w:t>
      </w:r>
      <w:r w:rsidR="00DF65E4" w:rsidRPr="00D44E7E">
        <w:rPr>
          <w:rFonts w:eastAsia="ＭＳ 明朝" w:hint="eastAsia"/>
          <w:b/>
          <w:i/>
          <w:lang w:val="en-US" w:eastAsia="ja-JP"/>
        </w:rPr>
        <w:t xml:space="preserve">: </w:t>
      </w:r>
      <w:r w:rsidR="00DF65E4" w:rsidRPr="00D44E7E">
        <w:rPr>
          <w:rFonts w:eastAsia="ＭＳ 明朝"/>
          <w:b/>
          <w:i/>
          <w:lang w:val="en-US" w:eastAsia="ja-JP"/>
        </w:rPr>
        <w:t xml:space="preserve">Bands are considered to have mandatory Pcell support </w:t>
      </w:r>
      <w:r w:rsidR="00DF65E4" w:rsidRPr="00D44E7E">
        <w:rPr>
          <w:rFonts w:eastAsia="ＭＳ 明朝" w:hint="eastAsia"/>
          <w:b/>
          <w:i/>
          <w:lang w:val="en-US" w:eastAsia="ja-JP"/>
        </w:rPr>
        <w:t>for inter band FDD-FDD CA</w:t>
      </w:r>
      <w:r w:rsidR="00814CBC">
        <w:rPr>
          <w:rFonts w:eastAsia="ＭＳ 明朝" w:hint="eastAsia"/>
          <w:b/>
          <w:i/>
          <w:lang w:val="en-US" w:eastAsia="ja-JP"/>
        </w:rPr>
        <w:t>,</w:t>
      </w:r>
      <w:r w:rsidR="00DF65E4" w:rsidRPr="00D44E7E">
        <w:rPr>
          <w:rFonts w:eastAsia="ＭＳ 明朝" w:hint="eastAsia"/>
          <w:b/>
          <w:i/>
          <w:lang w:val="en-US" w:eastAsia="ja-JP"/>
        </w:rPr>
        <w:t xml:space="preserve"> TDD-TDD </w:t>
      </w:r>
      <w:r w:rsidR="00F046DF" w:rsidRPr="00D44E7E">
        <w:rPr>
          <w:rFonts w:eastAsia="ＭＳ 明朝" w:hint="eastAsia"/>
          <w:b/>
          <w:i/>
          <w:lang w:val="en-US" w:eastAsia="ja-JP"/>
        </w:rPr>
        <w:t xml:space="preserve">and TDD-FDD </w:t>
      </w:r>
      <w:r w:rsidR="00DF65E4" w:rsidRPr="00D44E7E">
        <w:rPr>
          <w:rFonts w:eastAsia="ＭＳ 明朝" w:hint="eastAsia"/>
          <w:b/>
          <w:i/>
          <w:lang w:val="en-US" w:eastAsia="ja-JP"/>
        </w:rPr>
        <w:t xml:space="preserve">CA </w:t>
      </w:r>
      <w:r w:rsidR="00F046DF" w:rsidRPr="00D44E7E">
        <w:rPr>
          <w:rFonts w:eastAsia="ＭＳ 明朝" w:hint="eastAsia"/>
          <w:b/>
          <w:i/>
          <w:lang w:val="en-US" w:eastAsia="ja-JP"/>
        </w:rPr>
        <w:t xml:space="preserve">of A2 combination </w:t>
      </w:r>
      <w:r w:rsidR="00DF65E4" w:rsidRPr="00D44E7E">
        <w:rPr>
          <w:rFonts w:eastAsia="ＭＳ 明朝"/>
          <w:b/>
          <w:i/>
          <w:lang w:val="en-US" w:eastAsia="ja-JP"/>
        </w:rPr>
        <w:t>if</w:t>
      </w:r>
      <w:r w:rsidR="00276962" w:rsidRPr="00D44E7E">
        <w:rPr>
          <w:rFonts w:eastAsia="ＭＳ 明朝"/>
          <w:b/>
          <w:i/>
          <w:lang w:val="en-US" w:eastAsia="ja-JP"/>
        </w:rPr>
        <w:t xml:space="preserve"> </w:t>
      </w:r>
      <w:r w:rsidR="00814CBC">
        <w:rPr>
          <w:rFonts w:eastAsia="ＭＳ 明朝" w:hint="eastAsia"/>
          <w:b/>
          <w:i/>
          <w:lang w:val="en-US" w:eastAsia="ja-JP"/>
        </w:rPr>
        <w:t>no</w:t>
      </w:r>
      <w:r w:rsidR="00DF65E4" w:rsidRPr="00D44E7E">
        <w:rPr>
          <w:rFonts w:eastAsia="ＭＳ 明朝"/>
          <w:b/>
          <w:i/>
          <w:lang w:val="en-US" w:eastAsia="ja-JP"/>
        </w:rPr>
        <w:t xml:space="preserve"> </w:t>
      </w:r>
      <w:r w:rsidR="00276962" w:rsidRPr="00D44E7E">
        <w:rPr>
          <w:rFonts w:eastAsia="ＭＳ 明朝"/>
          <w:b/>
          <w:i/>
          <w:lang w:val="en-US" w:eastAsia="ja-JP"/>
        </w:rPr>
        <w:t>HTF is considered</w:t>
      </w:r>
      <w:r w:rsidR="00DF65E4" w:rsidRPr="00D44E7E">
        <w:rPr>
          <w:rFonts w:eastAsia="ＭＳ 明朝" w:hint="eastAsia"/>
          <w:b/>
          <w:i/>
          <w:lang w:val="en-US" w:eastAsia="ja-JP"/>
        </w:rPr>
        <w:t>.</w:t>
      </w:r>
    </w:p>
    <w:p w14:paraId="03AACBB4" w14:textId="77777777" w:rsidR="00D44E7E" w:rsidRDefault="00D44E7E" w:rsidP="00EC1CCB">
      <w:pPr>
        <w:rPr>
          <w:rFonts w:eastAsia="ＭＳ 明朝"/>
          <w:b/>
          <w:lang w:val="en-US" w:eastAsia="ja-JP"/>
        </w:rPr>
      </w:pPr>
    </w:p>
    <w:p w14:paraId="4820EBF4" w14:textId="77777777" w:rsidR="00D44E7E" w:rsidRPr="00BE6D03" w:rsidRDefault="00D44E7E" w:rsidP="00D44E7E">
      <w:pPr>
        <w:pStyle w:val="TH"/>
      </w:pPr>
      <w:r w:rsidRPr="00BE6D03">
        <w:t>Table 7.3.1A-0a: Reference sensitivity for carrier aggregation QPSK P</w:t>
      </w:r>
      <w:r w:rsidRPr="00BE6D03">
        <w:rPr>
          <w:vertAlign w:val="subscript"/>
        </w:rPr>
        <w:t>REFSENS, CA</w:t>
      </w:r>
      <w:r w:rsidRPr="00BE6D03">
        <w:t xml:space="preserve"> (exceptions)</w:t>
      </w:r>
    </w:p>
    <w:tbl>
      <w:tblPr>
        <w:tblW w:w="869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7"/>
        <w:gridCol w:w="1004"/>
        <w:gridCol w:w="1134"/>
        <w:gridCol w:w="887"/>
        <w:gridCol w:w="768"/>
        <w:gridCol w:w="885"/>
        <w:gridCol w:w="859"/>
        <w:gridCol w:w="900"/>
        <w:gridCol w:w="839"/>
      </w:tblGrid>
      <w:tr w:rsidR="00C647D6" w:rsidRPr="00BE6D03" w14:paraId="6051214E" w14:textId="77777777" w:rsidTr="00C647D6">
        <w:trPr>
          <w:trHeight w:val="255"/>
        </w:trPr>
        <w:tc>
          <w:tcPr>
            <w:tcW w:w="8693" w:type="dxa"/>
            <w:gridSpan w:val="9"/>
            <w:shd w:val="clear" w:color="auto" w:fill="auto"/>
            <w:vAlign w:val="center"/>
          </w:tcPr>
          <w:p w14:paraId="233FC40E" w14:textId="77777777" w:rsidR="00C647D6" w:rsidRPr="00BE6D03" w:rsidRDefault="00C647D6" w:rsidP="00C647D6">
            <w:pPr>
              <w:pStyle w:val="TAH"/>
              <w:rPr>
                <w:rFonts w:cs="Arial"/>
              </w:rPr>
            </w:pPr>
            <w:r w:rsidRPr="00BE6D03">
              <w:rPr>
                <w:rFonts w:cs="Arial"/>
              </w:rPr>
              <w:t>Channel bandwidth</w:t>
            </w:r>
          </w:p>
        </w:tc>
      </w:tr>
      <w:tr w:rsidR="00C647D6" w:rsidRPr="00BE6D03" w14:paraId="718C2595" w14:textId="77777777" w:rsidTr="00C647D6">
        <w:trPr>
          <w:trHeight w:val="255"/>
        </w:trPr>
        <w:tc>
          <w:tcPr>
            <w:tcW w:w="1417" w:type="dxa"/>
            <w:shd w:val="clear" w:color="auto" w:fill="auto"/>
            <w:vAlign w:val="center"/>
          </w:tcPr>
          <w:p w14:paraId="23778D79" w14:textId="77777777" w:rsidR="00C647D6" w:rsidRPr="00BE6D03" w:rsidRDefault="00C647D6" w:rsidP="00C647D6">
            <w:pPr>
              <w:pStyle w:val="TAH"/>
              <w:rPr>
                <w:rFonts w:cs="Arial"/>
              </w:rPr>
            </w:pPr>
            <w:r w:rsidRPr="00BE6D03">
              <w:rPr>
                <w:rFonts w:cs="Arial"/>
              </w:rPr>
              <w:t>EUTRA CA Configuration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3C7B1028" w14:textId="77777777" w:rsidR="00C647D6" w:rsidRPr="00BE6D03" w:rsidRDefault="00C647D6" w:rsidP="00C647D6">
            <w:pPr>
              <w:pStyle w:val="TAH"/>
              <w:rPr>
                <w:rFonts w:cs="Arial"/>
              </w:rPr>
            </w:pPr>
            <w:r w:rsidRPr="00BE6D03">
              <w:rPr>
                <w:rFonts w:cs="Arial"/>
              </w:rPr>
              <w:t>EUTRA band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27A705" w14:textId="77777777" w:rsidR="00C647D6" w:rsidRPr="00BE6D03" w:rsidRDefault="00C647D6" w:rsidP="00C647D6">
            <w:pPr>
              <w:pStyle w:val="TAH"/>
              <w:rPr>
                <w:rFonts w:cs="Arial"/>
              </w:rPr>
            </w:pPr>
            <w:r w:rsidRPr="00BE6D03">
              <w:rPr>
                <w:rFonts w:cs="Arial"/>
              </w:rPr>
              <w:t>1.4 MHz</w:t>
            </w:r>
            <w:r w:rsidRPr="00BE6D03">
              <w:rPr>
                <w:rFonts w:cs="Arial"/>
              </w:rPr>
              <w:br/>
              <w:t>(dBm)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043F5884" w14:textId="77777777" w:rsidR="00C647D6" w:rsidRPr="00BE6D03" w:rsidRDefault="00C647D6" w:rsidP="00C647D6">
            <w:pPr>
              <w:pStyle w:val="TAH"/>
              <w:rPr>
                <w:rFonts w:cs="Arial"/>
              </w:rPr>
            </w:pPr>
            <w:r w:rsidRPr="00BE6D03">
              <w:rPr>
                <w:rFonts w:cs="Arial"/>
              </w:rPr>
              <w:t>3 MHz</w:t>
            </w:r>
            <w:r w:rsidRPr="00BE6D03">
              <w:rPr>
                <w:rFonts w:cs="Arial"/>
              </w:rPr>
              <w:br/>
              <w:t>(dBm)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0D33706F" w14:textId="77777777" w:rsidR="00C647D6" w:rsidRPr="00BE6D03" w:rsidRDefault="00C647D6" w:rsidP="00C647D6">
            <w:pPr>
              <w:pStyle w:val="TAH"/>
              <w:rPr>
                <w:rFonts w:cs="Arial"/>
              </w:rPr>
            </w:pPr>
            <w:r w:rsidRPr="00BE6D03">
              <w:rPr>
                <w:rFonts w:cs="Arial"/>
              </w:rPr>
              <w:t>5 MHz</w:t>
            </w:r>
            <w:r w:rsidRPr="00BE6D03">
              <w:rPr>
                <w:rFonts w:cs="Arial"/>
              </w:rPr>
              <w:br/>
              <w:t>(dBm)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96D19CF" w14:textId="77777777" w:rsidR="00C647D6" w:rsidRPr="00BE6D03" w:rsidRDefault="00C647D6" w:rsidP="00C647D6">
            <w:pPr>
              <w:pStyle w:val="TAH"/>
              <w:rPr>
                <w:rFonts w:cs="Arial"/>
              </w:rPr>
            </w:pPr>
            <w:r w:rsidRPr="00BE6D03">
              <w:rPr>
                <w:rFonts w:cs="Arial"/>
              </w:rPr>
              <w:t>10 MHz</w:t>
            </w:r>
            <w:r w:rsidRPr="00BE6D03">
              <w:rPr>
                <w:rFonts w:cs="Arial"/>
              </w:rPr>
              <w:br/>
              <w:t>(dBm)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3983D89D" w14:textId="77777777" w:rsidR="00C647D6" w:rsidRPr="00BE6D03" w:rsidRDefault="00C647D6" w:rsidP="00C647D6">
            <w:pPr>
              <w:pStyle w:val="TAH"/>
              <w:rPr>
                <w:rFonts w:cs="Arial"/>
              </w:rPr>
            </w:pPr>
            <w:r w:rsidRPr="00BE6D03">
              <w:rPr>
                <w:rFonts w:cs="Arial"/>
              </w:rPr>
              <w:t>15 MHz</w:t>
            </w:r>
            <w:r w:rsidRPr="00BE6D03">
              <w:rPr>
                <w:rFonts w:cs="Arial"/>
              </w:rPr>
              <w:br/>
              <w:t>(dBm)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219E4A4" w14:textId="77777777" w:rsidR="00C647D6" w:rsidRPr="00BE6D03" w:rsidRDefault="00C647D6" w:rsidP="00C647D6">
            <w:pPr>
              <w:pStyle w:val="TAH"/>
              <w:rPr>
                <w:rFonts w:cs="Arial"/>
              </w:rPr>
            </w:pPr>
            <w:r w:rsidRPr="00BE6D03">
              <w:rPr>
                <w:rFonts w:cs="Arial"/>
              </w:rPr>
              <w:t>20 MHz</w:t>
            </w:r>
            <w:r w:rsidRPr="00BE6D03">
              <w:rPr>
                <w:rFonts w:cs="Arial"/>
              </w:rPr>
              <w:br/>
              <w:t>(dBm)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66526BF" w14:textId="77777777" w:rsidR="00C647D6" w:rsidRPr="00BE6D03" w:rsidRDefault="00C647D6" w:rsidP="00C647D6">
            <w:pPr>
              <w:pStyle w:val="TAH"/>
              <w:rPr>
                <w:rFonts w:cs="Arial"/>
              </w:rPr>
            </w:pPr>
            <w:r w:rsidRPr="00BE6D03">
              <w:rPr>
                <w:rFonts w:cs="Arial"/>
              </w:rPr>
              <w:t>Duplex mode</w:t>
            </w:r>
          </w:p>
        </w:tc>
      </w:tr>
      <w:tr w:rsidR="00C647D6" w:rsidRPr="00BE6D03" w14:paraId="2E89398A" w14:textId="77777777" w:rsidTr="00C647D6">
        <w:trPr>
          <w:trHeight w:val="255"/>
        </w:trPr>
        <w:tc>
          <w:tcPr>
            <w:tcW w:w="1417" w:type="dxa"/>
            <w:vMerge w:val="restart"/>
            <w:shd w:val="clear" w:color="auto" w:fill="auto"/>
            <w:vAlign w:val="center"/>
          </w:tcPr>
          <w:p w14:paraId="288AA7D0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 w:hint="eastAsia"/>
                <w:lang w:eastAsia="ja-JP"/>
              </w:rPr>
              <w:t>CA_1A-28A</w:t>
            </w:r>
            <w:r w:rsidRPr="00BE6D03">
              <w:rPr>
                <w:rFonts w:cs="Arial"/>
                <w:vertAlign w:val="superscript"/>
              </w:rPr>
              <w:t>5</w:t>
            </w:r>
            <w:r w:rsidRPr="00BE6D03">
              <w:rPr>
                <w:rFonts w:cs="Arial"/>
                <w:vertAlign w:val="superscript"/>
                <w:lang w:eastAsia="ja-JP"/>
              </w:rPr>
              <w:t>,6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6A549294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 w:hint="eastAsia"/>
                <w:lang w:eastAsia="ja-JP"/>
              </w:rPr>
              <w:t>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9882490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6EF7844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BE574EA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 w:hint="eastAsia"/>
                <w:lang w:eastAsia="ja-JP"/>
              </w:rPr>
              <w:t>[-</w:t>
            </w:r>
            <w:r w:rsidRPr="00BE6D03">
              <w:rPr>
                <w:rFonts w:cs="Arial"/>
                <w:lang w:eastAsia="ja-JP"/>
              </w:rPr>
              <w:t>89.8</w:t>
            </w:r>
            <w:r w:rsidRPr="00BE6D03">
              <w:rPr>
                <w:rFonts w:cs="Arial" w:hint="eastAsia"/>
                <w:lang w:eastAsia="ja-JP"/>
              </w:rPr>
              <w:t>]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CC2EEEE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 w:hint="eastAsia"/>
                <w:lang w:eastAsia="ja-JP"/>
              </w:rPr>
              <w:t>[-</w:t>
            </w:r>
            <w:r w:rsidRPr="00BE6D03">
              <w:rPr>
                <w:rFonts w:cs="Arial"/>
                <w:lang w:eastAsia="ja-JP"/>
              </w:rPr>
              <w:t>89.4</w:t>
            </w:r>
            <w:r w:rsidRPr="00BE6D03">
              <w:rPr>
                <w:rFonts w:cs="Arial" w:hint="eastAsia"/>
                <w:lang w:eastAsia="ja-JP"/>
              </w:rPr>
              <w:t>]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D54E398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 w:hint="eastAsia"/>
                <w:lang w:eastAsia="ja-JP"/>
              </w:rPr>
              <w:t>[-</w:t>
            </w:r>
            <w:r w:rsidRPr="00BE6D03">
              <w:rPr>
                <w:rFonts w:cs="Arial"/>
                <w:lang w:eastAsia="ja-JP"/>
              </w:rPr>
              <w:t>89</w:t>
            </w:r>
            <w:r w:rsidRPr="00BE6D03">
              <w:rPr>
                <w:rFonts w:cs="Arial" w:hint="eastAsia"/>
                <w:lang w:eastAsia="ja-JP"/>
              </w:rPr>
              <w:t>]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CAC34D5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 w:hint="eastAsia"/>
                <w:lang w:eastAsia="ja-JP"/>
              </w:rPr>
              <w:t>[-</w:t>
            </w:r>
            <w:r w:rsidRPr="00BE6D03">
              <w:rPr>
                <w:rFonts w:cs="Arial"/>
                <w:lang w:eastAsia="ja-JP"/>
              </w:rPr>
              <w:t>88.7</w:t>
            </w:r>
            <w:r w:rsidRPr="00BE6D03">
              <w:rPr>
                <w:rFonts w:cs="Arial" w:hint="eastAsia"/>
                <w:lang w:eastAsia="ja-JP"/>
              </w:rPr>
              <w:t>]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35739789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 w:hint="eastAsia"/>
                <w:lang w:eastAsia="ja-JP"/>
              </w:rPr>
              <w:t>FDD</w:t>
            </w:r>
          </w:p>
        </w:tc>
      </w:tr>
      <w:tr w:rsidR="00C647D6" w:rsidRPr="00BE6D03" w14:paraId="70DBF991" w14:textId="77777777" w:rsidTr="00C647D6">
        <w:trPr>
          <w:trHeight w:val="255"/>
        </w:trPr>
        <w:tc>
          <w:tcPr>
            <w:tcW w:w="1417" w:type="dxa"/>
            <w:vMerge/>
            <w:shd w:val="clear" w:color="auto" w:fill="auto"/>
            <w:vAlign w:val="center"/>
          </w:tcPr>
          <w:p w14:paraId="617123A5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4C7159D7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 w:hint="eastAsia"/>
                <w:lang w:eastAsia="ja-JP"/>
              </w:rPr>
              <w:t>28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3907256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77F0FEE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092EA43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-98</w:t>
            </w:r>
            <w:r w:rsidRPr="00BE6D03">
              <w:rPr>
                <w:rFonts w:cs="Arial" w:hint="eastAsia"/>
              </w:rPr>
              <w:t>.</w:t>
            </w:r>
            <w:r w:rsidRPr="00BE6D03">
              <w:rPr>
                <w:rFonts w:cs="Arial"/>
              </w:rPr>
              <w:t>3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F31ED26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-95</w:t>
            </w:r>
            <w:r w:rsidRPr="00BE6D03">
              <w:rPr>
                <w:rFonts w:cs="Arial" w:hint="eastAsia"/>
              </w:rPr>
              <w:t>.</w:t>
            </w:r>
            <w:r w:rsidRPr="00BE6D03">
              <w:rPr>
                <w:rFonts w:cs="Arial"/>
              </w:rPr>
              <w:t>3</w:t>
            </w:r>
          </w:p>
        </w:tc>
        <w:tc>
          <w:tcPr>
            <w:tcW w:w="859" w:type="dxa"/>
            <w:shd w:val="clear" w:color="auto" w:fill="auto"/>
          </w:tcPr>
          <w:p w14:paraId="4963985B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 w:hint="eastAsia"/>
              </w:rPr>
              <w:t>-93.</w:t>
            </w:r>
            <w:r w:rsidRPr="00BE6D03">
              <w:rPr>
                <w:rFonts w:cs="Arial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14:paraId="0CD8B4D3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 w:hint="eastAsia"/>
              </w:rPr>
              <w:t>-9</w:t>
            </w:r>
            <w:r w:rsidRPr="00BE6D03">
              <w:rPr>
                <w:rFonts w:cs="Arial"/>
              </w:rPr>
              <w:t>0.8</w:t>
            </w: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709DCD5A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</w:tr>
      <w:tr w:rsidR="00C647D6" w:rsidRPr="00BE6D03" w14:paraId="3D6BAA41" w14:textId="77777777" w:rsidTr="00C647D6">
        <w:trPr>
          <w:trHeight w:val="255"/>
        </w:trPr>
        <w:tc>
          <w:tcPr>
            <w:tcW w:w="1417" w:type="dxa"/>
            <w:vMerge w:val="restart"/>
            <w:shd w:val="clear" w:color="auto" w:fill="auto"/>
            <w:vAlign w:val="center"/>
          </w:tcPr>
          <w:p w14:paraId="420223E4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CA_3A-8A</w:t>
            </w:r>
            <w:r w:rsidRPr="00BE6D03">
              <w:rPr>
                <w:rFonts w:cs="Arial"/>
                <w:vertAlign w:val="superscript"/>
              </w:rPr>
              <w:t>4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6727B12D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C4F2E5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6A73C72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48C6A1A1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07336A85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N/A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A8A194D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N/A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EF98685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N/A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45AA9D91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FDD</w:t>
            </w:r>
          </w:p>
        </w:tc>
      </w:tr>
      <w:tr w:rsidR="00C647D6" w:rsidRPr="00BE6D03" w14:paraId="1EC44D06" w14:textId="77777777" w:rsidTr="00C647D6">
        <w:trPr>
          <w:trHeight w:val="255"/>
        </w:trPr>
        <w:tc>
          <w:tcPr>
            <w:tcW w:w="1417" w:type="dxa"/>
            <w:vMerge/>
            <w:shd w:val="clear" w:color="auto" w:fill="auto"/>
            <w:vAlign w:val="center"/>
          </w:tcPr>
          <w:p w14:paraId="666F4CA3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56DBFEED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0CFB1A6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ADF0831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94A264D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N/A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CAC4464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  <w:lang w:eastAsia="zh-CN"/>
              </w:rPr>
              <w:t>N/A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7C8AA29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834CE12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2CD266F3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</w:tr>
      <w:tr w:rsidR="00C647D6" w:rsidRPr="00BE6D03" w14:paraId="6729C7D4" w14:textId="77777777" w:rsidTr="00C647D6">
        <w:trPr>
          <w:trHeight w:val="255"/>
        </w:trPr>
        <w:tc>
          <w:tcPr>
            <w:tcW w:w="1417" w:type="dxa"/>
            <w:vMerge w:val="restart"/>
            <w:shd w:val="clear" w:color="auto" w:fill="auto"/>
            <w:vAlign w:val="center"/>
          </w:tcPr>
          <w:p w14:paraId="6BCBA35D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bookmarkStart w:id="2" w:name="OLE_LINK5"/>
            <w:bookmarkStart w:id="3" w:name="OLE_LINK6"/>
            <w:r w:rsidRPr="00BE6D03">
              <w:rPr>
                <w:rFonts w:cs="Arial"/>
              </w:rPr>
              <w:t>CA_</w:t>
            </w:r>
            <w:bookmarkEnd w:id="2"/>
            <w:bookmarkEnd w:id="3"/>
            <w:r w:rsidRPr="00BE6D03">
              <w:rPr>
                <w:rFonts w:cs="Arial"/>
              </w:rPr>
              <w:t>4A-12A</w:t>
            </w:r>
            <w:r w:rsidRPr="00BE6D03">
              <w:rPr>
                <w:rFonts w:cs="Arial"/>
                <w:vertAlign w:val="superscript"/>
              </w:rPr>
              <w:t>5</w:t>
            </w:r>
            <w:r w:rsidRPr="00BE6D03">
              <w:rPr>
                <w:rFonts w:cs="Arial"/>
                <w:vertAlign w:val="superscript"/>
                <w:lang w:eastAsia="ja-JP"/>
              </w:rPr>
              <w:t>,6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7E470BDC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9EF87A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  <w:lang w:eastAsia="zh-CN"/>
              </w:rPr>
              <w:t>-89.2</w:t>
            </w:r>
          </w:p>
        </w:tc>
        <w:tc>
          <w:tcPr>
            <w:tcW w:w="887" w:type="dxa"/>
            <w:shd w:val="clear" w:color="auto" w:fill="auto"/>
            <w:vAlign w:val="center"/>
          </w:tcPr>
          <w:p w14:paraId="1BAF160C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  <w:lang w:eastAsia="zh-CN"/>
              </w:rPr>
              <w:t>-89.2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26ED86E7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-90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15D1CC5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-89.5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C2564AA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-89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193C950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-88.5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4D9EFBAC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FDD</w:t>
            </w:r>
          </w:p>
        </w:tc>
      </w:tr>
      <w:tr w:rsidR="00C647D6" w:rsidRPr="00BE6D03" w14:paraId="26624653" w14:textId="77777777" w:rsidTr="00C647D6">
        <w:trPr>
          <w:trHeight w:val="255"/>
        </w:trPr>
        <w:tc>
          <w:tcPr>
            <w:tcW w:w="1417" w:type="dxa"/>
            <w:vMerge/>
            <w:shd w:val="clear" w:color="auto" w:fill="auto"/>
            <w:vAlign w:val="center"/>
          </w:tcPr>
          <w:p w14:paraId="48E401C2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6E243EF9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F90CBF1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0ECD58F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48C9B646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</w:t>
            </w:r>
            <w:r w:rsidRPr="00BE6D03">
              <w:rPr>
                <w:rFonts w:cs="Arial" w:hint="eastAsia"/>
                <w:lang w:eastAsia="zh-CN"/>
              </w:rPr>
              <w:t>96.5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D6287D9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</w:t>
            </w:r>
            <w:r w:rsidRPr="00BE6D03">
              <w:rPr>
                <w:rFonts w:cs="Arial" w:hint="eastAsia"/>
                <w:lang w:eastAsia="zh-CN"/>
              </w:rPr>
              <w:t>93.5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80289AA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4682616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4A89DFFA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</w:tr>
      <w:tr w:rsidR="00C647D6" w:rsidRPr="00BE6D03" w14:paraId="727125B4" w14:textId="77777777" w:rsidTr="00C647D6">
        <w:trPr>
          <w:trHeight w:val="191"/>
        </w:trPr>
        <w:tc>
          <w:tcPr>
            <w:tcW w:w="1417" w:type="dxa"/>
            <w:vMerge w:val="restart"/>
            <w:shd w:val="clear" w:color="auto" w:fill="auto"/>
            <w:vAlign w:val="center"/>
          </w:tcPr>
          <w:p w14:paraId="2330A317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CA_4A-17A</w:t>
            </w:r>
            <w:r w:rsidRPr="00BE6D03">
              <w:rPr>
                <w:rFonts w:cs="Arial"/>
                <w:vertAlign w:val="superscript"/>
              </w:rPr>
              <w:t>5</w:t>
            </w:r>
            <w:r w:rsidRPr="00BE6D03">
              <w:rPr>
                <w:rFonts w:cs="Arial"/>
                <w:vertAlign w:val="superscript"/>
                <w:lang w:eastAsia="ja-JP"/>
              </w:rPr>
              <w:t>,6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1BED6108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B021CE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C0DDAFE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A96FF32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-90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DC8C820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-89.5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AB25ED8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7ED81E7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5D9D3117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FDD</w:t>
            </w:r>
          </w:p>
        </w:tc>
      </w:tr>
      <w:tr w:rsidR="00C647D6" w:rsidRPr="00BE6D03" w14:paraId="5345C745" w14:textId="77777777" w:rsidTr="00C647D6">
        <w:trPr>
          <w:trHeight w:val="191"/>
        </w:trPr>
        <w:tc>
          <w:tcPr>
            <w:tcW w:w="1417" w:type="dxa"/>
            <w:vMerge/>
            <w:shd w:val="clear" w:color="auto" w:fill="auto"/>
            <w:vAlign w:val="center"/>
          </w:tcPr>
          <w:p w14:paraId="79C06F3C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667852F2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17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12FB63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042C6E7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CD55FC3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</w:t>
            </w:r>
            <w:r w:rsidRPr="00BE6D03">
              <w:rPr>
                <w:rFonts w:cs="Arial" w:hint="eastAsia"/>
                <w:lang w:eastAsia="zh-CN"/>
              </w:rPr>
              <w:t>96.5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0C79F80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</w:t>
            </w:r>
            <w:r w:rsidRPr="00BE6D03">
              <w:rPr>
                <w:rFonts w:cs="Arial" w:hint="eastAsia"/>
                <w:lang w:eastAsia="zh-CN"/>
              </w:rPr>
              <w:t>93.5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53E94F2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CE4B82B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7D7A2E0E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</w:tr>
      <w:tr w:rsidR="00C647D6" w:rsidRPr="00BE6D03" w14:paraId="662331E6" w14:textId="77777777" w:rsidTr="00C647D6">
        <w:trPr>
          <w:trHeight w:val="191"/>
        </w:trPr>
        <w:tc>
          <w:tcPr>
            <w:tcW w:w="1417" w:type="dxa"/>
            <w:vMerge w:val="restart"/>
            <w:shd w:val="clear" w:color="auto" w:fill="auto"/>
            <w:vAlign w:val="center"/>
          </w:tcPr>
          <w:p w14:paraId="36FA8965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CA_2A-4A-12A</w:t>
            </w:r>
            <w:r w:rsidRPr="00BE6D03">
              <w:rPr>
                <w:rFonts w:cs="Arial"/>
                <w:vertAlign w:val="superscript"/>
              </w:rPr>
              <w:t>5,6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4475ADAD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1949259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6BBF4BA1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4C53D86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 xml:space="preserve">-97.7 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DD61605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-94.7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9179D93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-92.9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A04EF7C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-91.7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2A645525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FDD</w:t>
            </w:r>
          </w:p>
        </w:tc>
      </w:tr>
      <w:tr w:rsidR="00C647D6" w:rsidRPr="00BE6D03" w14:paraId="0258FB84" w14:textId="77777777" w:rsidTr="00C647D6">
        <w:trPr>
          <w:trHeight w:val="191"/>
        </w:trPr>
        <w:tc>
          <w:tcPr>
            <w:tcW w:w="1417" w:type="dxa"/>
            <w:vMerge/>
            <w:shd w:val="clear" w:color="auto" w:fill="auto"/>
            <w:vAlign w:val="center"/>
          </w:tcPr>
          <w:p w14:paraId="6F3E2D01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3F516125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008A3EE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5685B2FB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23038FF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-90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F078B77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-89.5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F7E459A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-89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A40D1AD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-88.5</w:t>
            </w: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23B8C48C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</w:tr>
      <w:tr w:rsidR="00C647D6" w:rsidRPr="00BE6D03" w14:paraId="0630F392" w14:textId="77777777" w:rsidTr="00C647D6">
        <w:trPr>
          <w:trHeight w:val="191"/>
        </w:trPr>
        <w:tc>
          <w:tcPr>
            <w:tcW w:w="1417" w:type="dxa"/>
            <w:vMerge/>
            <w:shd w:val="clear" w:color="auto" w:fill="auto"/>
            <w:vAlign w:val="center"/>
          </w:tcPr>
          <w:p w14:paraId="2AB5A376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154CBBAA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BC8326A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A42D531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40F9739F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</w:t>
            </w:r>
            <w:r w:rsidRPr="00BE6D03">
              <w:rPr>
                <w:rFonts w:cs="Arial" w:hint="eastAsia"/>
                <w:lang w:eastAsia="zh-CN"/>
              </w:rPr>
              <w:t>96.5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CD564CB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</w:t>
            </w:r>
            <w:r w:rsidRPr="00BE6D03">
              <w:rPr>
                <w:rFonts w:cs="Arial" w:hint="eastAsia"/>
                <w:lang w:eastAsia="zh-CN"/>
              </w:rPr>
              <w:t>93.5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18884E7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D5F84DC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6478B7D3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</w:tr>
      <w:tr w:rsidR="00C647D6" w:rsidRPr="00BE6D03" w14:paraId="1821866A" w14:textId="77777777" w:rsidTr="00C647D6">
        <w:trPr>
          <w:trHeight w:val="191"/>
        </w:trPr>
        <w:tc>
          <w:tcPr>
            <w:tcW w:w="1417" w:type="dxa"/>
            <w:vMerge w:val="restart"/>
            <w:shd w:val="clear" w:color="auto" w:fill="auto"/>
            <w:vAlign w:val="center"/>
          </w:tcPr>
          <w:p w14:paraId="1EFCDA51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CA_4A-4A-12A</w:t>
            </w:r>
            <w:r w:rsidRPr="00BE6D03">
              <w:rPr>
                <w:rFonts w:cs="Arial"/>
                <w:vertAlign w:val="superscript"/>
              </w:rPr>
              <w:t>5,6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65502AB1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F82BD43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65A3A1EF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1882B8F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-90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6FFBEFB4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-89.5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F27B5AB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-89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1711C8B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-88.5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0B60B58D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FDD</w:t>
            </w:r>
          </w:p>
        </w:tc>
      </w:tr>
      <w:tr w:rsidR="00C647D6" w:rsidRPr="00BE6D03" w14:paraId="3DDFAD01" w14:textId="77777777" w:rsidTr="00C647D6">
        <w:trPr>
          <w:trHeight w:val="191"/>
        </w:trPr>
        <w:tc>
          <w:tcPr>
            <w:tcW w:w="1417" w:type="dxa"/>
            <w:vMerge/>
            <w:shd w:val="clear" w:color="auto" w:fill="auto"/>
            <w:vAlign w:val="center"/>
          </w:tcPr>
          <w:p w14:paraId="592E6015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6328DBB8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18216BC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66AEEB8F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F8FAECE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</w:t>
            </w:r>
            <w:r w:rsidRPr="00BE6D03">
              <w:rPr>
                <w:rFonts w:cs="Arial" w:hint="eastAsia"/>
                <w:lang w:eastAsia="zh-CN"/>
              </w:rPr>
              <w:t>96.5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631F738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</w:t>
            </w:r>
            <w:r w:rsidRPr="00BE6D03">
              <w:rPr>
                <w:rFonts w:cs="Arial" w:hint="eastAsia"/>
                <w:lang w:eastAsia="zh-CN"/>
              </w:rPr>
              <w:t>93.5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5E5E5C6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FACD33E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6430C418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</w:tr>
      <w:tr w:rsidR="00C647D6" w:rsidRPr="00BE6D03" w14:paraId="51A03F04" w14:textId="77777777" w:rsidTr="00C647D6">
        <w:trPr>
          <w:trHeight w:val="191"/>
        </w:trPr>
        <w:tc>
          <w:tcPr>
            <w:tcW w:w="1417" w:type="dxa"/>
            <w:vMerge w:val="restart"/>
            <w:shd w:val="clear" w:color="auto" w:fill="auto"/>
            <w:vAlign w:val="center"/>
          </w:tcPr>
          <w:p w14:paraId="48FCC280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CA_4A-5A-12A</w:t>
            </w:r>
            <w:r w:rsidRPr="00BE6D03">
              <w:rPr>
                <w:rFonts w:cs="Arial"/>
                <w:vertAlign w:val="superscript"/>
              </w:rPr>
              <w:t>5,6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23BE78C0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D2B25D4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5B572C2D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3A46A559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-90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342097E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-89.5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57730F86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-89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4275EF8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-88.5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25734163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FDD</w:t>
            </w:r>
          </w:p>
        </w:tc>
      </w:tr>
      <w:tr w:rsidR="00C647D6" w:rsidRPr="00BE6D03" w14:paraId="2FB53C12" w14:textId="77777777" w:rsidTr="00C647D6">
        <w:trPr>
          <w:trHeight w:val="191"/>
        </w:trPr>
        <w:tc>
          <w:tcPr>
            <w:tcW w:w="1417" w:type="dxa"/>
            <w:vMerge/>
            <w:shd w:val="clear" w:color="auto" w:fill="auto"/>
            <w:vAlign w:val="center"/>
          </w:tcPr>
          <w:p w14:paraId="0B9E644F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567AD4BC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5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400651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503F18FB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FAE40EF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-97.5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AFDCBF0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-94.5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585C273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781B72E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365D2DDD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</w:tr>
      <w:tr w:rsidR="00C647D6" w:rsidRPr="00BE6D03" w14:paraId="179365CF" w14:textId="77777777" w:rsidTr="00C647D6">
        <w:trPr>
          <w:trHeight w:val="191"/>
        </w:trPr>
        <w:tc>
          <w:tcPr>
            <w:tcW w:w="1417" w:type="dxa"/>
            <w:vMerge/>
            <w:shd w:val="clear" w:color="auto" w:fill="auto"/>
            <w:vAlign w:val="center"/>
          </w:tcPr>
          <w:p w14:paraId="56CE4EA3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43ABA3B9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AB4C840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4730322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7B4C1EEB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</w:t>
            </w:r>
            <w:r w:rsidRPr="00BE6D03">
              <w:rPr>
                <w:rFonts w:cs="Arial" w:hint="eastAsia"/>
                <w:lang w:eastAsia="zh-CN"/>
              </w:rPr>
              <w:t>96.5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24B090B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</w:t>
            </w:r>
            <w:r w:rsidRPr="00BE6D03">
              <w:rPr>
                <w:rFonts w:cs="Arial" w:hint="eastAsia"/>
                <w:lang w:eastAsia="zh-CN"/>
              </w:rPr>
              <w:t>93.5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3A6C597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FF6D61F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2B8139CE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</w:tr>
      <w:tr w:rsidR="00C647D6" w:rsidRPr="00BE6D03" w14:paraId="2EDEFC26" w14:textId="77777777" w:rsidTr="00C647D6">
        <w:trPr>
          <w:trHeight w:val="191"/>
        </w:trPr>
        <w:tc>
          <w:tcPr>
            <w:tcW w:w="1417" w:type="dxa"/>
            <w:vMerge w:val="restart"/>
            <w:shd w:val="clear" w:color="auto" w:fill="auto"/>
            <w:vAlign w:val="center"/>
          </w:tcPr>
          <w:p w14:paraId="0CB5851A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CA_4A-7A-12A</w:t>
            </w:r>
            <w:r w:rsidRPr="00BE6D03">
              <w:rPr>
                <w:rFonts w:cs="Arial"/>
                <w:vertAlign w:val="superscript"/>
              </w:rPr>
              <w:t>5,6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2ABFF430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107A2B1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CF91E31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3C0818FD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[-90]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DB37DED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[-89.5]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9F2A2AD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[-89]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C577574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[-88.5]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0241BC3C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FDD</w:t>
            </w:r>
          </w:p>
        </w:tc>
      </w:tr>
      <w:tr w:rsidR="00C647D6" w:rsidRPr="00BE6D03" w14:paraId="1777FB64" w14:textId="77777777" w:rsidTr="00C647D6">
        <w:trPr>
          <w:trHeight w:val="191"/>
        </w:trPr>
        <w:tc>
          <w:tcPr>
            <w:tcW w:w="1417" w:type="dxa"/>
            <w:vMerge/>
            <w:shd w:val="clear" w:color="auto" w:fill="auto"/>
            <w:vAlign w:val="center"/>
          </w:tcPr>
          <w:p w14:paraId="3B7C1A0B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22FFF97B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112A339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530C9CBE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5E61977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-97.5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76BA80D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-94.5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81AA894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1C215E6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4DCEF41E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</w:tr>
      <w:tr w:rsidR="00C647D6" w:rsidRPr="00BE6D03" w14:paraId="27394BFC" w14:textId="77777777" w:rsidTr="00C647D6">
        <w:trPr>
          <w:trHeight w:val="191"/>
        </w:trPr>
        <w:tc>
          <w:tcPr>
            <w:tcW w:w="1417" w:type="dxa"/>
            <w:vMerge/>
            <w:shd w:val="clear" w:color="auto" w:fill="auto"/>
            <w:vAlign w:val="center"/>
          </w:tcPr>
          <w:p w14:paraId="70F3F2A8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59B1143C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9622FB7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6CD6B3A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19771B3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</w:t>
            </w:r>
            <w:r w:rsidRPr="00BE6D03">
              <w:rPr>
                <w:rFonts w:cs="Arial" w:hint="eastAsia"/>
              </w:rPr>
              <w:t>96.5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39F1D3DE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</w:t>
            </w:r>
            <w:r w:rsidRPr="00BE6D03">
              <w:rPr>
                <w:rFonts w:cs="Arial" w:hint="eastAsia"/>
              </w:rPr>
              <w:t>93.5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0D59BE73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6EBEA3D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6386034B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</w:tr>
      <w:tr w:rsidR="00C647D6" w:rsidRPr="00BE6D03" w14:paraId="0152F388" w14:textId="77777777" w:rsidTr="00C647D6">
        <w:trPr>
          <w:trHeight w:val="191"/>
        </w:trPr>
        <w:tc>
          <w:tcPr>
            <w:tcW w:w="1417" w:type="dxa"/>
            <w:vMerge w:val="restart"/>
            <w:shd w:val="clear" w:color="auto" w:fill="auto"/>
            <w:vAlign w:val="center"/>
          </w:tcPr>
          <w:p w14:paraId="5C24C010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CA_4A-12B</w:t>
            </w:r>
            <w:r w:rsidRPr="00BE6D03">
              <w:rPr>
                <w:rFonts w:cs="Arial"/>
                <w:vertAlign w:val="superscript"/>
              </w:rPr>
              <w:t>5,6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08E90487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E5F52EE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59FD74E3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B7A0F30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-90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4A5A5C4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-89.5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1D51776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-89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6F1D9BF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-88.5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073B19A1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FDD</w:t>
            </w:r>
          </w:p>
        </w:tc>
      </w:tr>
      <w:tr w:rsidR="00C647D6" w:rsidRPr="00BE6D03" w14:paraId="7580DB4A" w14:textId="77777777" w:rsidTr="00C647D6">
        <w:trPr>
          <w:trHeight w:val="191"/>
        </w:trPr>
        <w:tc>
          <w:tcPr>
            <w:tcW w:w="1417" w:type="dxa"/>
            <w:vMerge/>
            <w:shd w:val="clear" w:color="auto" w:fill="auto"/>
            <w:vAlign w:val="center"/>
          </w:tcPr>
          <w:p w14:paraId="66556B2A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75FD2464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12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B69F87B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B6E4CBD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5182E87E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</w:t>
            </w:r>
            <w:r w:rsidRPr="00BE6D03">
              <w:rPr>
                <w:rFonts w:cs="Arial" w:hint="eastAsia"/>
                <w:lang w:eastAsia="zh-CN"/>
              </w:rPr>
              <w:t>96.5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261E111A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</w:t>
            </w:r>
            <w:r w:rsidRPr="00BE6D03">
              <w:rPr>
                <w:rFonts w:cs="Arial" w:hint="eastAsia"/>
                <w:lang w:eastAsia="zh-CN"/>
              </w:rPr>
              <w:t>93.5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A82D86D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8B5C077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2FA55A2A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</w:tr>
      <w:tr w:rsidR="00C647D6" w:rsidRPr="00BE6D03" w14:paraId="737F60EA" w14:textId="77777777" w:rsidTr="00C647D6">
        <w:trPr>
          <w:trHeight w:val="191"/>
        </w:trPr>
        <w:tc>
          <w:tcPr>
            <w:tcW w:w="1417" w:type="dxa"/>
            <w:vMerge w:val="restart"/>
            <w:shd w:val="clear" w:color="auto" w:fill="auto"/>
            <w:vAlign w:val="center"/>
          </w:tcPr>
          <w:p w14:paraId="6B69A482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CA_26A-41A</w:t>
            </w:r>
            <w:r w:rsidRPr="00BE6D03">
              <w:rPr>
                <w:rFonts w:cs="Arial"/>
                <w:vertAlign w:val="superscript"/>
              </w:rPr>
              <w:t>8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4ED90E87" w14:textId="77777777" w:rsidR="00C647D6" w:rsidRPr="00BE6D03" w:rsidRDefault="00C647D6" w:rsidP="00C647D6">
            <w:pPr>
              <w:pStyle w:val="TAC"/>
              <w:rPr>
                <w:rFonts w:cs="Arial"/>
                <w:lang w:eastAsia="ja-JP"/>
              </w:rPr>
            </w:pPr>
            <w:r w:rsidRPr="00BE6D03">
              <w:rPr>
                <w:rFonts w:cs="Arial"/>
                <w:lang w:eastAsia="ja-JP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80F4242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C6DC96C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1AD5205C" w14:textId="77777777" w:rsidR="00C647D6" w:rsidRPr="00BE6D03" w:rsidRDefault="00C647D6" w:rsidP="00C647D6">
            <w:pPr>
              <w:pStyle w:val="TAC"/>
              <w:rPr>
                <w:rFonts w:cs="Arial"/>
                <w:lang w:eastAsia="ja-JP"/>
              </w:rPr>
            </w:pPr>
            <w:r w:rsidRPr="00BE6D03">
              <w:rPr>
                <w:rFonts w:cs="Arial"/>
                <w:lang w:eastAsia="ja-JP"/>
              </w:rPr>
              <w:t>N/A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D472117" w14:textId="77777777" w:rsidR="00C647D6" w:rsidRPr="00BE6D03" w:rsidRDefault="00C647D6" w:rsidP="00C647D6">
            <w:pPr>
              <w:pStyle w:val="TAC"/>
              <w:rPr>
                <w:rFonts w:cs="Arial"/>
                <w:lang w:eastAsia="ja-JP"/>
              </w:rPr>
            </w:pPr>
            <w:r w:rsidRPr="00BE6D03">
              <w:rPr>
                <w:rFonts w:cs="Arial"/>
                <w:lang w:eastAsia="ja-JP"/>
              </w:rPr>
              <w:t>N/A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CCD6DFC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  <w:lang w:eastAsia="ja-JP"/>
              </w:rPr>
              <w:t>N/A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001357C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296DC731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FDD</w:t>
            </w:r>
          </w:p>
        </w:tc>
      </w:tr>
      <w:tr w:rsidR="00C647D6" w:rsidRPr="00BE6D03" w14:paraId="1A8ADF0F" w14:textId="77777777" w:rsidTr="00C647D6">
        <w:trPr>
          <w:trHeight w:val="191"/>
        </w:trPr>
        <w:tc>
          <w:tcPr>
            <w:tcW w:w="1417" w:type="dxa"/>
            <w:vMerge/>
            <w:shd w:val="clear" w:color="auto" w:fill="auto"/>
            <w:vAlign w:val="center"/>
          </w:tcPr>
          <w:p w14:paraId="78B5E119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74897217" w14:textId="77777777" w:rsidR="00C647D6" w:rsidRPr="00BE6D03" w:rsidRDefault="00C647D6" w:rsidP="00C647D6">
            <w:pPr>
              <w:pStyle w:val="TAC"/>
              <w:rPr>
                <w:rFonts w:cs="Arial"/>
                <w:lang w:eastAsia="ja-JP"/>
              </w:rPr>
            </w:pPr>
            <w:r w:rsidRPr="00BE6D03">
              <w:rPr>
                <w:rFonts w:cs="Arial"/>
                <w:lang w:eastAsia="ja-JP"/>
              </w:rPr>
              <w:t>41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EADFDA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689AA601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FDF5F37" w14:textId="77777777" w:rsidR="00C647D6" w:rsidRPr="00BE6D03" w:rsidRDefault="00C647D6" w:rsidP="00C647D6">
            <w:pPr>
              <w:pStyle w:val="TAC"/>
              <w:rPr>
                <w:rFonts w:cs="Arial"/>
                <w:lang w:eastAsia="ja-JP"/>
              </w:rPr>
            </w:pPr>
            <w:r w:rsidRPr="00BE6D03">
              <w:rPr>
                <w:rFonts w:cs="Arial"/>
                <w:lang w:eastAsia="ja-JP"/>
              </w:rPr>
              <w:t>N/A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07547536" w14:textId="77777777" w:rsidR="00C647D6" w:rsidRPr="00BE6D03" w:rsidRDefault="00C647D6" w:rsidP="00C647D6">
            <w:pPr>
              <w:pStyle w:val="TAC"/>
              <w:rPr>
                <w:rFonts w:cs="Arial"/>
                <w:lang w:eastAsia="ja-JP"/>
              </w:rPr>
            </w:pPr>
            <w:r w:rsidRPr="00BE6D03">
              <w:rPr>
                <w:rFonts w:cs="Arial"/>
                <w:lang w:eastAsia="ja-JP"/>
              </w:rPr>
              <w:t>N/A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E213CE2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  <w:lang w:eastAsia="ja-JP"/>
              </w:rPr>
              <w:t>N/A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C2980A4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  <w:lang w:eastAsia="ja-JP"/>
              </w:rPr>
              <w:t>N/A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0F390BEB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TDD</w:t>
            </w:r>
          </w:p>
        </w:tc>
      </w:tr>
      <w:tr w:rsidR="00C647D6" w:rsidRPr="00BE6D03" w14:paraId="5593393B" w14:textId="77777777" w:rsidTr="00C647D6">
        <w:trPr>
          <w:trHeight w:val="191"/>
        </w:trPr>
        <w:tc>
          <w:tcPr>
            <w:tcW w:w="1417" w:type="dxa"/>
            <w:vMerge w:val="restart"/>
            <w:shd w:val="clear" w:color="auto" w:fill="auto"/>
            <w:vAlign w:val="center"/>
          </w:tcPr>
          <w:p w14:paraId="5C9C0E20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CA_26A-41C</w:t>
            </w:r>
            <w:r w:rsidRPr="00BE6D03">
              <w:rPr>
                <w:rFonts w:cs="Arial"/>
                <w:vertAlign w:val="superscript"/>
              </w:rPr>
              <w:t>8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69D6CCFF" w14:textId="77777777" w:rsidR="00C647D6" w:rsidRPr="00BE6D03" w:rsidRDefault="00C647D6" w:rsidP="00C647D6">
            <w:pPr>
              <w:pStyle w:val="TAC"/>
              <w:rPr>
                <w:rFonts w:cs="Arial"/>
                <w:lang w:eastAsia="ja-JP"/>
              </w:rPr>
            </w:pPr>
            <w:r w:rsidRPr="00BE6D03">
              <w:rPr>
                <w:rFonts w:cs="Arial"/>
                <w:lang w:eastAsia="ja-JP"/>
              </w:rPr>
              <w:t>26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08337A3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4FA62B8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44AA2C72" w14:textId="77777777" w:rsidR="00C647D6" w:rsidRPr="00BE6D03" w:rsidRDefault="00C647D6" w:rsidP="00C647D6">
            <w:pPr>
              <w:pStyle w:val="TAC"/>
              <w:rPr>
                <w:rFonts w:cs="Arial"/>
                <w:lang w:eastAsia="ja-JP"/>
              </w:rPr>
            </w:pPr>
            <w:r w:rsidRPr="00BE6D03">
              <w:rPr>
                <w:rFonts w:cs="Arial"/>
                <w:lang w:eastAsia="ja-JP"/>
              </w:rPr>
              <w:t>N/A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F77F824" w14:textId="77777777" w:rsidR="00C647D6" w:rsidRPr="00BE6D03" w:rsidRDefault="00C647D6" w:rsidP="00C647D6">
            <w:pPr>
              <w:pStyle w:val="TAC"/>
              <w:rPr>
                <w:rFonts w:cs="Arial"/>
                <w:lang w:eastAsia="ja-JP"/>
              </w:rPr>
            </w:pPr>
            <w:r w:rsidRPr="00BE6D03">
              <w:rPr>
                <w:rFonts w:cs="Arial"/>
                <w:lang w:eastAsia="ja-JP"/>
              </w:rPr>
              <w:t>N/A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877580A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  <w:lang w:eastAsia="ja-JP"/>
              </w:rPr>
              <w:t>N/A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579651B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39" w:type="dxa"/>
            <w:shd w:val="clear" w:color="auto" w:fill="auto"/>
            <w:vAlign w:val="center"/>
          </w:tcPr>
          <w:p w14:paraId="3D287EBF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FDD</w:t>
            </w:r>
          </w:p>
        </w:tc>
      </w:tr>
      <w:tr w:rsidR="00C647D6" w:rsidRPr="00BE6D03" w14:paraId="7B707722" w14:textId="77777777" w:rsidTr="00C647D6">
        <w:trPr>
          <w:trHeight w:val="191"/>
        </w:trPr>
        <w:tc>
          <w:tcPr>
            <w:tcW w:w="1417" w:type="dxa"/>
            <w:vMerge/>
            <w:shd w:val="clear" w:color="auto" w:fill="auto"/>
            <w:vAlign w:val="center"/>
          </w:tcPr>
          <w:p w14:paraId="0C077017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1463EC2A" w14:textId="77777777" w:rsidR="00C647D6" w:rsidRPr="00BE6D03" w:rsidRDefault="00C647D6" w:rsidP="00C647D6">
            <w:pPr>
              <w:pStyle w:val="TAC"/>
              <w:rPr>
                <w:rFonts w:cs="Arial"/>
                <w:lang w:eastAsia="ja-JP"/>
              </w:rPr>
            </w:pPr>
            <w:r w:rsidRPr="00BE6D03">
              <w:rPr>
                <w:rFonts w:cs="Arial"/>
                <w:lang w:eastAsia="ja-JP"/>
              </w:rPr>
              <w:t>41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867B783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1DF7F588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4C932D2F" w14:textId="77777777" w:rsidR="00C647D6" w:rsidRPr="00BE6D03" w:rsidRDefault="00C647D6" w:rsidP="00C647D6">
            <w:pPr>
              <w:pStyle w:val="TAC"/>
              <w:rPr>
                <w:rFonts w:cs="Arial"/>
                <w:lang w:eastAsia="ja-JP"/>
              </w:rPr>
            </w:pPr>
            <w:r w:rsidRPr="00BE6D03">
              <w:rPr>
                <w:rFonts w:cs="Arial"/>
                <w:lang w:eastAsia="ja-JP"/>
              </w:rPr>
              <w:t>N/A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4539488E" w14:textId="77777777" w:rsidR="00C647D6" w:rsidRPr="00BE6D03" w:rsidRDefault="00C647D6" w:rsidP="00C647D6">
            <w:pPr>
              <w:pStyle w:val="TAC"/>
              <w:rPr>
                <w:rFonts w:cs="Arial"/>
                <w:lang w:eastAsia="ja-JP"/>
              </w:rPr>
            </w:pPr>
            <w:r w:rsidRPr="00BE6D03">
              <w:rPr>
                <w:rFonts w:cs="Arial"/>
                <w:lang w:eastAsia="ja-JP"/>
              </w:rPr>
              <w:t>N/A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1A13951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  <w:lang w:eastAsia="ja-JP"/>
              </w:rPr>
              <w:t>N/A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120A813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  <w:lang w:eastAsia="ja-JP"/>
              </w:rPr>
              <w:t>N/A</w:t>
            </w:r>
          </w:p>
        </w:tc>
        <w:tc>
          <w:tcPr>
            <w:tcW w:w="839" w:type="dxa"/>
            <w:shd w:val="clear" w:color="auto" w:fill="auto"/>
            <w:vAlign w:val="center"/>
          </w:tcPr>
          <w:p w14:paraId="3CDCBDF7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TDD</w:t>
            </w:r>
          </w:p>
        </w:tc>
      </w:tr>
      <w:tr w:rsidR="00C647D6" w:rsidRPr="00BE6D03" w14:paraId="06E85354" w14:textId="77777777" w:rsidTr="00C647D6">
        <w:trPr>
          <w:trHeight w:val="191"/>
        </w:trPr>
        <w:tc>
          <w:tcPr>
            <w:tcW w:w="1417" w:type="dxa"/>
            <w:vMerge w:val="restart"/>
            <w:shd w:val="clear" w:color="auto" w:fill="auto"/>
            <w:vAlign w:val="center"/>
          </w:tcPr>
          <w:p w14:paraId="24973B5B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 w:hint="eastAsia"/>
                <w:lang w:eastAsia="ja-JP"/>
              </w:rPr>
              <w:t>CA_</w:t>
            </w:r>
            <w:r w:rsidRPr="00BE6D03">
              <w:rPr>
                <w:rFonts w:cs="Arial"/>
                <w:lang w:eastAsia="ja-JP"/>
              </w:rPr>
              <w:t>7</w:t>
            </w:r>
            <w:r w:rsidRPr="00BE6D03">
              <w:rPr>
                <w:rFonts w:cs="Arial" w:hint="eastAsia"/>
                <w:lang w:eastAsia="ja-JP"/>
              </w:rPr>
              <w:t>A-8A</w:t>
            </w:r>
            <w:r w:rsidRPr="00BE6D03">
              <w:rPr>
                <w:rFonts w:cs="Arial"/>
                <w:vertAlign w:val="superscript"/>
                <w:lang w:eastAsia="ja-JP"/>
              </w:rPr>
              <w:t>5,6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58CCCA07" w14:textId="77777777" w:rsidR="00C647D6" w:rsidRPr="00BE6D03" w:rsidRDefault="00C647D6" w:rsidP="00C647D6">
            <w:pPr>
              <w:pStyle w:val="TAC"/>
              <w:rPr>
                <w:rFonts w:cs="Arial"/>
                <w:lang w:eastAsia="ja-JP"/>
              </w:rPr>
            </w:pPr>
            <w:r w:rsidRPr="00BE6D03">
              <w:rPr>
                <w:rFonts w:cs="Arial"/>
                <w:lang w:eastAsia="ja-JP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36F62AF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23299BE2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0E4DEB72" w14:textId="77777777" w:rsidR="00C647D6" w:rsidRPr="00BE6D03" w:rsidRDefault="00C647D6" w:rsidP="00C647D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5E4E2CAF" w14:textId="77777777" w:rsidR="00C647D6" w:rsidRPr="00BE6D03" w:rsidRDefault="00C647D6" w:rsidP="00C647D6">
            <w:pPr>
              <w:pStyle w:val="TAC"/>
              <w:rPr>
                <w:rFonts w:cs="Arial"/>
                <w:lang w:eastAsia="ja-JP"/>
              </w:rPr>
            </w:pPr>
            <w:r w:rsidRPr="00BE6D03">
              <w:rPr>
                <w:rFonts w:cs="Arial"/>
              </w:rPr>
              <w:t>-87.4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8151F38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-87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D5BABE4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-86.7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20DE301C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FDD</w:t>
            </w:r>
          </w:p>
        </w:tc>
      </w:tr>
      <w:tr w:rsidR="00C647D6" w:rsidRPr="00BE6D03" w14:paraId="757520E5" w14:textId="77777777" w:rsidTr="00C647D6">
        <w:trPr>
          <w:trHeight w:val="191"/>
        </w:trPr>
        <w:tc>
          <w:tcPr>
            <w:tcW w:w="1417" w:type="dxa"/>
            <w:vMerge/>
            <w:shd w:val="clear" w:color="auto" w:fill="auto"/>
            <w:vAlign w:val="center"/>
          </w:tcPr>
          <w:p w14:paraId="19D176FD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13CE879A" w14:textId="77777777" w:rsidR="00C647D6" w:rsidRPr="00BE6D03" w:rsidRDefault="00C647D6" w:rsidP="00C647D6">
            <w:pPr>
              <w:pStyle w:val="TAC"/>
              <w:rPr>
                <w:rFonts w:cs="Arial"/>
                <w:lang w:eastAsia="ja-JP"/>
              </w:rPr>
            </w:pPr>
            <w:r w:rsidRPr="00BE6D03">
              <w:rPr>
                <w:rFonts w:cs="Arial" w:hint="eastAsia"/>
                <w:lang w:eastAsia="ja-JP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534E18E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8BDF0C9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-99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79CB0D95" w14:textId="77777777" w:rsidR="00C647D6" w:rsidRPr="00BE6D03" w:rsidRDefault="00C647D6" w:rsidP="00C647D6">
            <w:pPr>
              <w:pStyle w:val="TAC"/>
              <w:rPr>
                <w:rFonts w:cs="Arial"/>
                <w:lang w:eastAsia="ja-JP"/>
              </w:rPr>
            </w:pPr>
            <w:r w:rsidRPr="00BE6D03">
              <w:rPr>
                <w:rFonts w:cs="Arial"/>
              </w:rPr>
              <w:t>-96.8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7DD500AA" w14:textId="77777777" w:rsidR="00C647D6" w:rsidRPr="00BE6D03" w:rsidRDefault="00C647D6" w:rsidP="00C647D6">
            <w:pPr>
              <w:pStyle w:val="TAC"/>
              <w:rPr>
                <w:rFonts w:cs="Arial"/>
                <w:lang w:eastAsia="ja-JP"/>
              </w:rPr>
            </w:pPr>
            <w:r w:rsidRPr="00BE6D03">
              <w:rPr>
                <w:rFonts w:cs="Arial"/>
                <w:lang w:eastAsia="zh-CN"/>
              </w:rPr>
              <w:t>-93.8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6F877D8E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E89DE8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65FEA7B8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</w:tr>
      <w:tr w:rsidR="00C647D6" w:rsidRPr="00BE6D03" w14:paraId="186932A6" w14:textId="77777777" w:rsidTr="00C647D6">
        <w:trPr>
          <w:trHeight w:val="191"/>
        </w:trPr>
        <w:tc>
          <w:tcPr>
            <w:tcW w:w="1417" w:type="dxa"/>
            <w:vMerge w:val="restart"/>
            <w:shd w:val="clear" w:color="auto" w:fill="auto"/>
            <w:vAlign w:val="center"/>
          </w:tcPr>
          <w:p w14:paraId="297BF657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CA_7A-8A-20A</w:t>
            </w:r>
            <w:r w:rsidRPr="00BE6D03">
              <w:rPr>
                <w:rFonts w:cs="Arial"/>
                <w:vertAlign w:val="superscript"/>
              </w:rPr>
              <w:t>5,6</w:t>
            </w:r>
          </w:p>
        </w:tc>
        <w:tc>
          <w:tcPr>
            <w:tcW w:w="1004" w:type="dxa"/>
            <w:shd w:val="clear" w:color="auto" w:fill="auto"/>
            <w:vAlign w:val="center"/>
          </w:tcPr>
          <w:p w14:paraId="13A638E8" w14:textId="77777777" w:rsidR="00C647D6" w:rsidRPr="00BE6D03" w:rsidRDefault="00C647D6" w:rsidP="00C647D6">
            <w:pPr>
              <w:pStyle w:val="TAC"/>
              <w:rPr>
                <w:rFonts w:cs="Arial"/>
                <w:lang w:eastAsia="ja-JP"/>
              </w:rPr>
            </w:pPr>
            <w:r w:rsidRPr="00BE6D03">
              <w:rPr>
                <w:rFonts w:cs="Arial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AE1D2D4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7461F1D8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C87DBC9" w14:textId="77777777" w:rsidR="00C647D6" w:rsidRPr="00BE6D03" w:rsidRDefault="00C647D6" w:rsidP="00C647D6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885" w:type="dxa"/>
            <w:shd w:val="clear" w:color="auto" w:fill="auto"/>
            <w:vAlign w:val="center"/>
          </w:tcPr>
          <w:p w14:paraId="330792A6" w14:textId="77777777" w:rsidR="00C647D6" w:rsidRPr="00BE6D03" w:rsidRDefault="00C647D6" w:rsidP="00C647D6">
            <w:pPr>
              <w:pStyle w:val="TAC"/>
              <w:rPr>
                <w:rFonts w:cs="Arial"/>
                <w:lang w:eastAsia="ja-JP"/>
              </w:rPr>
            </w:pPr>
            <w:r w:rsidRPr="00BE6D03">
              <w:rPr>
                <w:rFonts w:cs="Arial"/>
              </w:rPr>
              <w:t>-87.4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4491C20C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-87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6CE14BC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-86.7</w:t>
            </w:r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4AFE49FC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FDD</w:t>
            </w:r>
          </w:p>
        </w:tc>
      </w:tr>
      <w:tr w:rsidR="00C647D6" w:rsidRPr="00BE6D03" w14:paraId="15B4D0C7" w14:textId="77777777" w:rsidTr="00C647D6">
        <w:trPr>
          <w:trHeight w:val="191"/>
        </w:trPr>
        <w:tc>
          <w:tcPr>
            <w:tcW w:w="1417" w:type="dxa"/>
            <w:vMerge/>
            <w:shd w:val="clear" w:color="auto" w:fill="auto"/>
            <w:vAlign w:val="center"/>
          </w:tcPr>
          <w:p w14:paraId="16C8C593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2F5065E1" w14:textId="77777777" w:rsidR="00C647D6" w:rsidRPr="00BE6D03" w:rsidRDefault="00C647D6" w:rsidP="00C647D6">
            <w:pPr>
              <w:pStyle w:val="TAC"/>
              <w:rPr>
                <w:rFonts w:cs="Arial"/>
                <w:lang w:eastAsia="ja-JP"/>
              </w:rPr>
            </w:pPr>
            <w:r w:rsidRPr="00BE6D03">
              <w:rPr>
                <w:rFonts w:cs="Arial"/>
              </w:rPr>
              <w:t>8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A613B89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F35C598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  <w:r w:rsidRPr="00BE6D03">
              <w:rPr>
                <w:rFonts w:cs="Arial"/>
              </w:rPr>
              <w:t>-99</w:t>
            </w:r>
          </w:p>
        </w:tc>
        <w:tc>
          <w:tcPr>
            <w:tcW w:w="768" w:type="dxa"/>
            <w:shd w:val="clear" w:color="auto" w:fill="auto"/>
            <w:vAlign w:val="center"/>
          </w:tcPr>
          <w:p w14:paraId="0CEA355C" w14:textId="77777777" w:rsidR="00C647D6" w:rsidRPr="00BE6D03" w:rsidRDefault="00C647D6" w:rsidP="00C647D6">
            <w:pPr>
              <w:pStyle w:val="TAC"/>
              <w:rPr>
                <w:rFonts w:cs="Arial"/>
                <w:lang w:eastAsia="ja-JP"/>
              </w:rPr>
            </w:pPr>
            <w:r w:rsidRPr="00BE6D03">
              <w:rPr>
                <w:rFonts w:cs="Arial"/>
              </w:rPr>
              <w:t>-96.8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100DB56F" w14:textId="77777777" w:rsidR="00C647D6" w:rsidRPr="00BE6D03" w:rsidRDefault="00C647D6" w:rsidP="00C647D6">
            <w:pPr>
              <w:pStyle w:val="TAC"/>
              <w:rPr>
                <w:rFonts w:cs="Arial"/>
                <w:lang w:eastAsia="ja-JP"/>
              </w:rPr>
            </w:pPr>
            <w:r w:rsidRPr="00BE6D03">
              <w:rPr>
                <w:rFonts w:cs="Arial"/>
                <w:lang w:eastAsia="zh-CN"/>
              </w:rPr>
              <w:t>-93.8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78F620D6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556B6D1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3AB03A2E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</w:tr>
      <w:tr w:rsidR="00C647D6" w:rsidRPr="00BE6D03" w14:paraId="7A14B6B0" w14:textId="77777777" w:rsidTr="00C647D6">
        <w:trPr>
          <w:trHeight w:val="191"/>
        </w:trPr>
        <w:tc>
          <w:tcPr>
            <w:tcW w:w="1417" w:type="dxa"/>
            <w:vMerge/>
            <w:shd w:val="clear" w:color="auto" w:fill="auto"/>
            <w:vAlign w:val="center"/>
          </w:tcPr>
          <w:p w14:paraId="54BA2281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1004" w:type="dxa"/>
            <w:shd w:val="clear" w:color="auto" w:fill="auto"/>
            <w:vAlign w:val="center"/>
          </w:tcPr>
          <w:p w14:paraId="03CAA242" w14:textId="77777777" w:rsidR="00C647D6" w:rsidRPr="00BE6D03" w:rsidRDefault="00C647D6" w:rsidP="00C647D6">
            <w:pPr>
              <w:pStyle w:val="TAC"/>
              <w:rPr>
                <w:rFonts w:cs="Arial"/>
                <w:lang w:eastAsia="ja-JP"/>
              </w:rPr>
            </w:pPr>
            <w:r w:rsidRPr="00BE6D03">
              <w:rPr>
                <w:rFonts w:cs="Arial"/>
              </w:rPr>
              <w:t>20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FBF66F7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3CDDD2EB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4F15C43" w14:textId="77777777" w:rsidR="00C647D6" w:rsidRPr="00BE6D03" w:rsidRDefault="00C647D6" w:rsidP="00C647D6">
            <w:pPr>
              <w:pStyle w:val="TAC"/>
              <w:rPr>
                <w:rFonts w:cs="Arial"/>
                <w:lang w:eastAsia="ja-JP"/>
              </w:rPr>
            </w:pPr>
            <w:r w:rsidRPr="00BE6D03">
              <w:rPr>
                <w:rFonts w:cs="Arial"/>
              </w:rPr>
              <w:t>[-96.8]</w:t>
            </w:r>
          </w:p>
        </w:tc>
        <w:tc>
          <w:tcPr>
            <w:tcW w:w="885" w:type="dxa"/>
            <w:shd w:val="clear" w:color="auto" w:fill="auto"/>
            <w:vAlign w:val="center"/>
          </w:tcPr>
          <w:p w14:paraId="5A6D367A" w14:textId="77777777" w:rsidR="00C647D6" w:rsidRPr="00BE6D03" w:rsidRDefault="00C647D6" w:rsidP="00C647D6">
            <w:pPr>
              <w:pStyle w:val="TAC"/>
              <w:rPr>
                <w:rFonts w:cs="Arial"/>
                <w:lang w:eastAsia="ja-JP"/>
              </w:rPr>
            </w:pPr>
            <w:r w:rsidRPr="00BE6D03">
              <w:rPr>
                <w:rFonts w:cs="Arial"/>
              </w:rPr>
              <w:t>[-93.8]</w:t>
            </w:r>
          </w:p>
        </w:tc>
        <w:tc>
          <w:tcPr>
            <w:tcW w:w="859" w:type="dxa"/>
            <w:shd w:val="clear" w:color="auto" w:fill="auto"/>
            <w:vAlign w:val="center"/>
          </w:tcPr>
          <w:p w14:paraId="2ACFD2BE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1D4967F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539E46F3" w14:textId="77777777" w:rsidR="00C647D6" w:rsidRPr="00BE6D03" w:rsidRDefault="00C647D6" w:rsidP="00C647D6">
            <w:pPr>
              <w:pStyle w:val="TAC"/>
              <w:rPr>
                <w:rFonts w:cs="Arial"/>
              </w:rPr>
            </w:pPr>
          </w:p>
        </w:tc>
      </w:tr>
      <w:tr w:rsidR="00C647D6" w:rsidRPr="00BE6D03" w14:paraId="53DB5A44" w14:textId="77777777" w:rsidTr="00C647D6">
        <w:trPr>
          <w:trHeight w:val="255"/>
        </w:trPr>
        <w:tc>
          <w:tcPr>
            <w:tcW w:w="8693" w:type="dxa"/>
            <w:gridSpan w:val="9"/>
            <w:shd w:val="clear" w:color="auto" w:fill="auto"/>
            <w:vAlign w:val="center"/>
          </w:tcPr>
          <w:p w14:paraId="07B169B0" w14:textId="77777777" w:rsidR="00C647D6" w:rsidRPr="00BE6D03" w:rsidRDefault="00C647D6" w:rsidP="00C647D6">
            <w:pPr>
              <w:pStyle w:val="TAN"/>
              <w:rPr>
                <w:rFonts w:cs="Arial"/>
              </w:rPr>
            </w:pPr>
            <w:r w:rsidRPr="00BE6D03">
              <w:rPr>
                <w:rFonts w:cs="Arial"/>
              </w:rPr>
              <w:t>NOTE 1:</w:t>
            </w:r>
            <w:r w:rsidRPr="00BE6D03">
              <w:rPr>
                <w:rFonts w:cs="Arial"/>
              </w:rPr>
              <w:tab/>
              <w:t>The transmitter shall be set to P</w:t>
            </w:r>
            <w:r w:rsidRPr="00BE6D03">
              <w:rPr>
                <w:rFonts w:cs="Arial"/>
                <w:vertAlign w:val="subscript"/>
              </w:rPr>
              <w:t>UMAX</w:t>
            </w:r>
            <w:r w:rsidRPr="00BE6D03">
              <w:rPr>
                <w:rFonts w:cs="Arial"/>
              </w:rPr>
              <w:t xml:space="preserve"> as defined in subclause 6.2.5</w:t>
            </w:r>
            <w:r w:rsidRPr="00BE6D03">
              <w:rPr>
                <w:rFonts w:cs="Arial" w:hint="eastAsia"/>
                <w:lang w:eastAsia="zh-CN"/>
              </w:rPr>
              <w:t>A.</w:t>
            </w:r>
          </w:p>
          <w:p w14:paraId="3C304035" w14:textId="77777777" w:rsidR="00C647D6" w:rsidRPr="00BE6D03" w:rsidRDefault="00C647D6" w:rsidP="00C647D6">
            <w:pPr>
              <w:pStyle w:val="TAN"/>
              <w:rPr>
                <w:rFonts w:cs="Arial"/>
              </w:rPr>
            </w:pPr>
            <w:r w:rsidRPr="00BE6D03">
              <w:rPr>
                <w:rFonts w:cs="Arial"/>
              </w:rPr>
              <w:t>NOTE 2:</w:t>
            </w:r>
            <w:r w:rsidRPr="00BE6D03">
              <w:rPr>
                <w:rFonts w:cs="Arial"/>
              </w:rPr>
              <w:tab/>
              <w:t>Reference measurement channel is A.3.2 with one sided dynamic OCNG Pattern OP.1 FDD/TDD as described in Annex A.5.1.1/A.5.2.1</w:t>
            </w:r>
          </w:p>
          <w:p w14:paraId="221BFEBB" w14:textId="77777777" w:rsidR="00C647D6" w:rsidRPr="00BE6D03" w:rsidRDefault="00C647D6" w:rsidP="00C647D6">
            <w:pPr>
              <w:pStyle w:val="TAN"/>
              <w:rPr>
                <w:rFonts w:cs="Arial"/>
              </w:rPr>
            </w:pPr>
            <w:r w:rsidRPr="00BE6D03">
              <w:rPr>
                <w:rFonts w:cs="Arial"/>
              </w:rPr>
              <w:t>NOTE 3:</w:t>
            </w:r>
            <w:r w:rsidRPr="00BE6D03">
              <w:rPr>
                <w:rFonts w:cs="Arial"/>
              </w:rPr>
              <w:tab/>
              <w:t>The signal power is specified per port</w:t>
            </w:r>
          </w:p>
          <w:p w14:paraId="27081EBB" w14:textId="77777777" w:rsidR="00C647D6" w:rsidRPr="00BE6D03" w:rsidRDefault="00C647D6" w:rsidP="00C647D6">
            <w:pPr>
              <w:pStyle w:val="TAN"/>
              <w:rPr>
                <w:rFonts w:cs="Arial"/>
              </w:rPr>
            </w:pPr>
            <w:r w:rsidRPr="00BE6D03">
              <w:rPr>
                <w:rFonts w:cs="Arial"/>
              </w:rPr>
              <w:t>NOTE 4:</w:t>
            </w:r>
            <w:r w:rsidRPr="00BE6D03">
              <w:rPr>
                <w:rFonts w:cs="Arial"/>
              </w:rPr>
              <w:tab/>
              <w:t xml:space="preserve">No requirements apply when there is at least one individual RE within the </w:t>
            </w:r>
            <w:r w:rsidRPr="00BE6D03">
              <w:rPr>
                <w:rFonts w:cs="Arial"/>
                <w:lang w:eastAsia="ja-JP"/>
              </w:rPr>
              <w:t xml:space="preserve">uplink </w:t>
            </w:r>
            <w:r w:rsidRPr="00BE6D03">
              <w:rPr>
                <w:rFonts w:cs="Arial"/>
              </w:rPr>
              <w:t xml:space="preserve">transmission bandwidth of the low band for which the 2nd </w:t>
            </w:r>
            <w:r w:rsidRPr="00BE6D03">
              <w:rPr>
                <w:rFonts w:cs="Arial"/>
                <w:lang w:eastAsia="ja-JP"/>
              </w:rPr>
              <w:t xml:space="preserve">transmitter </w:t>
            </w:r>
            <w:r w:rsidRPr="00BE6D03">
              <w:rPr>
                <w:rFonts w:cs="Arial"/>
              </w:rPr>
              <w:t xml:space="preserve">harmonic is within the </w:t>
            </w:r>
            <w:r w:rsidRPr="00BE6D03">
              <w:rPr>
                <w:rFonts w:cs="Arial"/>
                <w:lang w:eastAsia="ja-JP"/>
              </w:rPr>
              <w:t xml:space="preserve">downlink </w:t>
            </w:r>
            <w:r w:rsidRPr="00BE6D03">
              <w:rPr>
                <w:rFonts w:cs="Arial"/>
              </w:rPr>
              <w:t>transmission bandwidth of the high band. The reference sensitivity is only verified when this is not the case (the requirements specified in clause 7.3.1 apply).</w:t>
            </w:r>
          </w:p>
          <w:p w14:paraId="7D8FBAC1" w14:textId="77777777" w:rsidR="00C647D6" w:rsidRPr="00BE6D03" w:rsidRDefault="00C647D6" w:rsidP="00C647D6">
            <w:pPr>
              <w:pStyle w:val="TAN"/>
              <w:rPr>
                <w:rFonts w:cs="Arial"/>
                <w:snapToGrid w:val="0"/>
                <w:lang w:eastAsia="ja-JP"/>
              </w:rPr>
            </w:pPr>
            <w:r w:rsidRPr="00BE6D03">
              <w:rPr>
                <w:rFonts w:cs="Arial"/>
              </w:rPr>
              <w:t>NOTE 5:</w:t>
            </w:r>
            <w:r w:rsidRPr="00BE6D03">
              <w:rPr>
                <w:rFonts w:cs="Arial"/>
              </w:rPr>
              <w:tab/>
              <w:t xml:space="preserve">These requirements apply when there is at least one individual RE within the </w:t>
            </w:r>
            <w:r w:rsidRPr="00BE6D03">
              <w:rPr>
                <w:rFonts w:cs="Arial"/>
                <w:lang w:eastAsia="ja-JP"/>
              </w:rPr>
              <w:t xml:space="preserve">uplink </w:t>
            </w:r>
            <w:r w:rsidRPr="00BE6D03">
              <w:rPr>
                <w:rFonts w:cs="Arial"/>
              </w:rPr>
              <w:t xml:space="preserve">transmission bandwidth of a low band for which the 3rd </w:t>
            </w:r>
            <w:r w:rsidRPr="00BE6D03">
              <w:rPr>
                <w:rFonts w:cs="Arial"/>
                <w:lang w:eastAsia="ja-JP"/>
              </w:rPr>
              <w:t xml:space="preserve">transmitter </w:t>
            </w:r>
            <w:r w:rsidRPr="00BE6D03">
              <w:rPr>
                <w:rFonts w:cs="Arial"/>
              </w:rPr>
              <w:t xml:space="preserve">harmonic is within </w:t>
            </w:r>
            <w:r w:rsidRPr="00BE6D03">
              <w:rPr>
                <w:rFonts w:cs="Arial"/>
                <w:lang w:eastAsia="ja-JP"/>
              </w:rPr>
              <w:t xml:space="preserve">the downlink </w:t>
            </w:r>
            <w:r w:rsidRPr="00BE6D03">
              <w:rPr>
                <w:rFonts w:cs="Arial"/>
              </w:rPr>
              <w:t xml:space="preserve">transmission bandwidth of a high band. </w:t>
            </w:r>
            <w:r w:rsidRPr="00BE6D03">
              <w:rPr>
                <w:rFonts w:cs="Arial"/>
                <w:snapToGrid w:val="0"/>
                <w:lang w:eastAsia="ja-JP"/>
              </w:rPr>
              <w:t xml:space="preserve"> </w:t>
            </w:r>
          </w:p>
          <w:p w14:paraId="0DFC819E" w14:textId="2FE83673" w:rsidR="00C647D6" w:rsidRPr="00AD68B4" w:rsidRDefault="00C647D6" w:rsidP="00C647D6">
            <w:pPr>
              <w:pStyle w:val="TAN"/>
              <w:rPr>
                <w:rFonts w:eastAsia="GB18030 Bitmap" w:cs="Arial"/>
                <w:lang w:eastAsia="ja-JP"/>
              </w:rPr>
            </w:pPr>
            <w:r w:rsidRPr="00BE6D03">
              <w:rPr>
                <w:rFonts w:cs="Arial"/>
                <w:lang w:eastAsia="ja-JP"/>
              </w:rPr>
              <w:t>NOTE 6:</w:t>
            </w:r>
            <w:r w:rsidRPr="00AD68B4">
              <w:rPr>
                <w:rFonts w:cs="Arial"/>
                <w:lang w:eastAsia="ja-JP"/>
              </w:rPr>
              <w:tab/>
            </w:r>
            <w:r w:rsidR="00AD68B4" w:rsidRPr="00AD68B4">
              <w:rPr>
                <w:rFonts w:cs="Arial"/>
                <w:lang w:eastAsia="ja-JP"/>
              </w:rPr>
              <w:t>T</w:t>
            </w:r>
            <w:r w:rsidR="00AD68B4" w:rsidRPr="00814CBC">
              <w:rPr>
                <w:rFonts w:cs="Arial"/>
                <w:lang w:eastAsia="ja-JP"/>
              </w:rPr>
              <w:t xml:space="preserve">he requirements should be verified for UL EARFCN of a low band (superscript LB) such that </w:t>
            </w:r>
            <w:r w:rsidR="00AD68B4" w:rsidRPr="00814CBC">
              <w:rPr>
                <w:rFonts w:cs="Arial"/>
                <w:snapToGrid w:val="0"/>
                <w:lang w:eastAsia="ja-JP"/>
              </w:rPr>
              <w:t>in MHz and  with the carrier frequency of a high band in MHz and the channel bandwidth configured in the low band.</w:t>
            </w:r>
          </w:p>
          <w:p w14:paraId="2B05357C" w14:textId="77777777" w:rsidR="00AD68B4" w:rsidRPr="00BE6D03" w:rsidRDefault="00AD68B4" w:rsidP="00814CBC">
            <w:pPr>
              <w:pStyle w:val="TAN"/>
              <w:ind w:left="0" w:firstLine="0"/>
              <w:rPr>
                <w:rFonts w:cs="Arial"/>
                <w:snapToGrid w:val="0"/>
                <w:lang w:eastAsia="ja-JP"/>
              </w:rPr>
            </w:pPr>
          </w:p>
          <w:p w14:paraId="01E19A89" w14:textId="77777777" w:rsidR="00C647D6" w:rsidRPr="00BE6D03" w:rsidRDefault="00C647D6" w:rsidP="00C647D6">
            <w:pPr>
              <w:pStyle w:val="TAN"/>
              <w:rPr>
                <w:rFonts w:cs="Arial"/>
                <w:lang w:eastAsia="ja-JP"/>
              </w:rPr>
            </w:pPr>
            <w:r w:rsidRPr="00BE6D03">
              <w:rPr>
                <w:rFonts w:cs="Arial" w:hint="eastAsia"/>
                <w:snapToGrid w:val="0"/>
                <w:lang w:eastAsia="ja-JP"/>
              </w:rPr>
              <w:t xml:space="preserve">NOTE </w:t>
            </w:r>
            <w:r w:rsidRPr="00BE6D03">
              <w:rPr>
                <w:rFonts w:cs="Arial" w:hint="eastAsia"/>
                <w:lang w:eastAsia="ja-JP"/>
              </w:rPr>
              <w:t>7</w:t>
            </w:r>
            <w:r w:rsidRPr="00BE6D03">
              <w:rPr>
                <w:rFonts w:cs="Arial"/>
                <w:lang w:eastAsia="ja-JP"/>
              </w:rPr>
              <w:t>:</w:t>
            </w:r>
            <w:r w:rsidRPr="00BE6D03">
              <w:rPr>
                <w:rFonts w:cs="Arial"/>
                <w:lang w:eastAsia="ja-JP"/>
              </w:rPr>
              <w:tab/>
              <w:t>Void</w:t>
            </w:r>
            <w:r w:rsidRPr="00BE6D03">
              <w:rPr>
                <w:rFonts w:cs="Arial" w:hint="eastAsia"/>
                <w:lang w:eastAsia="ja-JP"/>
              </w:rPr>
              <w:t>.</w:t>
            </w:r>
          </w:p>
          <w:p w14:paraId="46F22DFF" w14:textId="77777777" w:rsidR="00C647D6" w:rsidRPr="00BE6D03" w:rsidRDefault="00C647D6" w:rsidP="00C647D6">
            <w:pPr>
              <w:pStyle w:val="TAN"/>
              <w:rPr>
                <w:rFonts w:cs="Arial"/>
              </w:rPr>
            </w:pPr>
            <w:r w:rsidRPr="00BE6D03">
              <w:rPr>
                <w:rFonts w:cs="Arial"/>
              </w:rPr>
              <w:t>NOTE 8:</w:t>
            </w:r>
            <w:r w:rsidRPr="00BE6D03">
              <w:rPr>
                <w:rFonts w:cs="Arial"/>
              </w:rPr>
              <w:tab/>
              <w:t xml:space="preserve">No requirements apply when there is at least one individual RE within the </w:t>
            </w:r>
            <w:r w:rsidRPr="00BE6D03">
              <w:rPr>
                <w:rFonts w:cs="Arial"/>
                <w:lang w:eastAsia="ja-JP"/>
              </w:rPr>
              <w:t xml:space="preserve">uplink </w:t>
            </w:r>
            <w:r w:rsidRPr="00BE6D03">
              <w:rPr>
                <w:rFonts w:cs="Arial"/>
              </w:rPr>
              <w:t xml:space="preserve">transmission bandwidth of the low band for which the 3rd </w:t>
            </w:r>
            <w:r w:rsidRPr="00BE6D03">
              <w:rPr>
                <w:rFonts w:cs="Arial"/>
                <w:lang w:eastAsia="ja-JP"/>
              </w:rPr>
              <w:t xml:space="preserve">transmitter </w:t>
            </w:r>
            <w:r w:rsidRPr="00BE6D03">
              <w:rPr>
                <w:rFonts w:cs="Arial"/>
              </w:rPr>
              <w:t xml:space="preserve">harmonic is within the </w:t>
            </w:r>
            <w:r w:rsidRPr="00BE6D03">
              <w:rPr>
                <w:rFonts w:cs="Arial"/>
                <w:lang w:eastAsia="ja-JP"/>
              </w:rPr>
              <w:t xml:space="preserve">downlink </w:t>
            </w:r>
            <w:r w:rsidRPr="00BE6D03">
              <w:rPr>
                <w:rFonts w:cs="Arial"/>
              </w:rPr>
              <w:t>transmission bandwidth of the high band. The reference sensitivity is only verified when this is not the case (the requirements specified in clause 7.3.1 apply).</w:t>
            </w:r>
          </w:p>
        </w:tc>
      </w:tr>
    </w:tbl>
    <w:p w14:paraId="2122D040" w14:textId="77777777" w:rsidR="00C647D6" w:rsidRDefault="00C647D6" w:rsidP="009D7FA7">
      <w:pPr>
        <w:jc w:val="both"/>
      </w:pPr>
    </w:p>
    <w:p w14:paraId="4F9BF028" w14:textId="77777777" w:rsidR="00016B3C" w:rsidRDefault="00016B3C" w:rsidP="009D7FA7">
      <w:pPr>
        <w:jc w:val="both"/>
      </w:pPr>
    </w:p>
    <w:p w14:paraId="2C58FE42" w14:textId="77777777" w:rsidR="009D7FA7" w:rsidRPr="001E1E1F" w:rsidRDefault="009D7FA7" w:rsidP="009D7FA7">
      <w:pPr>
        <w:rPr>
          <w:rFonts w:ascii="Arial" w:eastAsia="宋体" w:hAnsi="Arial" w:cs="Arial"/>
          <w:color w:val="0000FF"/>
          <w:kern w:val="2"/>
          <w:lang w:val="en-US" w:eastAsia="zh-CN"/>
        </w:rPr>
      </w:pPr>
    </w:p>
    <w:p w14:paraId="6D1EE7A4" w14:textId="77777777" w:rsidR="009D7FA7" w:rsidRPr="0021625C" w:rsidRDefault="009D7FA7" w:rsidP="009D7FA7">
      <w:pPr>
        <w:rPr>
          <w:rFonts w:ascii="Arial" w:eastAsia="宋体" w:hAnsi="Arial" w:cs="Arial"/>
          <w:color w:val="0000FF"/>
          <w:kern w:val="2"/>
          <w:lang w:val="en-US" w:eastAsia="zh-CN"/>
        </w:rPr>
      </w:pPr>
    </w:p>
    <w:p w14:paraId="1D916EA7" w14:textId="3D7CB6ED" w:rsidR="00D44E7E" w:rsidRPr="00D44E7E" w:rsidRDefault="00D44E7E" w:rsidP="00D44E7E">
      <w:pPr>
        <w:pStyle w:val="1"/>
        <w:numPr>
          <w:ilvl w:val="0"/>
          <w:numId w:val="0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Conclusion</w:t>
      </w:r>
    </w:p>
    <w:p w14:paraId="6F4ECF89" w14:textId="77777777" w:rsidR="00D44E7E" w:rsidRPr="004C634E" w:rsidRDefault="00D44E7E" w:rsidP="00D44E7E">
      <w:pPr>
        <w:rPr>
          <w:rFonts w:eastAsia="ＭＳ 明朝"/>
          <w:b/>
          <w:i/>
          <w:lang w:val="en-US" w:eastAsia="ja-JP"/>
        </w:rPr>
      </w:pPr>
      <w:r w:rsidRPr="004C634E">
        <w:rPr>
          <w:rFonts w:eastAsia="ＭＳ 明朝" w:hint="eastAsia"/>
          <w:b/>
          <w:i/>
          <w:lang w:val="en-US" w:eastAsia="ja-JP"/>
        </w:rPr>
        <w:t xml:space="preserve">Proposal#1: </w:t>
      </w:r>
      <w:r w:rsidRPr="004C634E">
        <w:rPr>
          <w:rFonts w:eastAsia="ＭＳ 明朝"/>
          <w:b/>
          <w:i/>
          <w:lang w:val="en-US" w:eastAsia="ja-JP"/>
        </w:rPr>
        <w:t xml:space="preserve">Bands are considered to have mandatory Pcell support </w:t>
      </w:r>
      <w:r w:rsidRPr="004C634E">
        <w:rPr>
          <w:rFonts w:eastAsia="ＭＳ 明朝" w:hint="eastAsia"/>
          <w:b/>
          <w:i/>
          <w:lang w:val="en-US" w:eastAsia="ja-JP"/>
        </w:rPr>
        <w:t>for inter band TDD-FDD CA of class A1 combination.</w:t>
      </w:r>
    </w:p>
    <w:p w14:paraId="0FBC6DB2" w14:textId="738A8253" w:rsidR="00D44E7E" w:rsidRPr="00D44E7E" w:rsidRDefault="00D44E7E" w:rsidP="00D44E7E">
      <w:pPr>
        <w:rPr>
          <w:rFonts w:eastAsia="ＭＳ 明朝"/>
          <w:b/>
          <w:i/>
          <w:lang w:val="en-US" w:eastAsia="ja-JP"/>
        </w:rPr>
      </w:pPr>
      <w:r w:rsidRPr="00D44E7E">
        <w:rPr>
          <w:rFonts w:eastAsia="ＭＳ 明朝" w:hint="eastAsia"/>
          <w:b/>
          <w:i/>
          <w:lang w:val="en-US" w:eastAsia="ja-JP"/>
        </w:rPr>
        <w:t xml:space="preserve">Proposal#2: </w:t>
      </w:r>
      <w:r w:rsidRPr="00D44E7E">
        <w:rPr>
          <w:rFonts w:eastAsia="ＭＳ 明朝"/>
          <w:b/>
          <w:i/>
          <w:lang w:val="en-US" w:eastAsia="ja-JP"/>
        </w:rPr>
        <w:t xml:space="preserve">Bands are considered to have mandatory Pcell support </w:t>
      </w:r>
      <w:r w:rsidRPr="00D44E7E">
        <w:rPr>
          <w:rFonts w:eastAsia="ＭＳ 明朝" w:hint="eastAsia"/>
          <w:b/>
          <w:i/>
          <w:lang w:val="en-US" w:eastAsia="ja-JP"/>
        </w:rPr>
        <w:t>for inter band FDD-FDD CA</w:t>
      </w:r>
      <w:r w:rsidR="00814CBC">
        <w:rPr>
          <w:rFonts w:eastAsia="ＭＳ 明朝" w:hint="eastAsia"/>
          <w:b/>
          <w:i/>
          <w:lang w:val="en-US" w:eastAsia="ja-JP"/>
        </w:rPr>
        <w:t>,</w:t>
      </w:r>
      <w:r w:rsidRPr="00D44E7E">
        <w:rPr>
          <w:rFonts w:eastAsia="ＭＳ 明朝" w:hint="eastAsia"/>
          <w:b/>
          <w:i/>
          <w:lang w:val="en-US" w:eastAsia="ja-JP"/>
        </w:rPr>
        <w:t xml:space="preserve"> TDD-TDD and TDD-FDD CA of A2 combination </w:t>
      </w:r>
      <w:r w:rsidRPr="00D44E7E">
        <w:rPr>
          <w:rFonts w:eastAsia="ＭＳ 明朝"/>
          <w:b/>
          <w:i/>
          <w:lang w:val="en-US" w:eastAsia="ja-JP"/>
        </w:rPr>
        <w:t xml:space="preserve">if </w:t>
      </w:r>
      <w:r w:rsidR="00814CBC">
        <w:rPr>
          <w:rFonts w:eastAsia="ＭＳ 明朝" w:hint="eastAsia"/>
          <w:b/>
          <w:i/>
          <w:lang w:val="en-US" w:eastAsia="ja-JP"/>
        </w:rPr>
        <w:t>no</w:t>
      </w:r>
      <w:r w:rsidRPr="00D44E7E">
        <w:rPr>
          <w:rFonts w:eastAsia="ＭＳ 明朝"/>
          <w:b/>
          <w:i/>
          <w:lang w:val="en-US" w:eastAsia="ja-JP"/>
        </w:rPr>
        <w:t xml:space="preserve"> HTF is considered</w:t>
      </w:r>
      <w:r w:rsidRPr="00D44E7E">
        <w:rPr>
          <w:rFonts w:eastAsia="ＭＳ 明朝" w:hint="eastAsia"/>
          <w:b/>
          <w:i/>
          <w:lang w:val="en-US" w:eastAsia="ja-JP"/>
        </w:rPr>
        <w:t>.</w:t>
      </w:r>
    </w:p>
    <w:p w14:paraId="04EF3383" w14:textId="77777777" w:rsidR="00D44E7E" w:rsidRPr="00D44E7E" w:rsidRDefault="00D44E7E" w:rsidP="00D44E7E">
      <w:pPr>
        <w:rPr>
          <w:rFonts w:ascii="Arial" w:eastAsia="宋体" w:hAnsi="Arial" w:cs="Arial"/>
          <w:color w:val="0000FF"/>
          <w:kern w:val="2"/>
          <w:lang w:val="en-US" w:eastAsia="zh-CN"/>
        </w:rPr>
      </w:pPr>
    </w:p>
    <w:p w14:paraId="25A908E1" w14:textId="6797D3BF" w:rsidR="00D44E7E" w:rsidRPr="00D44E7E" w:rsidRDefault="009D7FA7" w:rsidP="00D44E7E">
      <w:pPr>
        <w:pStyle w:val="1"/>
        <w:numPr>
          <w:ilvl w:val="0"/>
          <w:numId w:val="0"/>
        </w:numPr>
        <w:rPr>
          <w:rFonts w:eastAsia="宋体"/>
          <w:b/>
          <w:sz w:val="28"/>
          <w:szCs w:val="24"/>
          <w:lang w:eastAsia="zh-CN"/>
        </w:rPr>
      </w:pPr>
      <w:r>
        <w:rPr>
          <w:rFonts w:eastAsia="宋体" w:hint="eastAsia"/>
          <w:b/>
          <w:sz w:val="28"/>
          <w:szCs w:val="24"/>
          <w:lang w:eastAsia="zh-CN"/>
        </w:rPr>
        <w:t>Reference</w:t>
      </w:r>
    </w:p>
    <w:p w14:paraId="5F83523B" w14:textId="77777777" w:rsidR="00D107E6" w:rsidRDefault="00D107E6" w:rsidP="00D107E6">
      <w:pPr>
        <w:pStyle w:val="1"/>
        <w:numPr>
          <w:ilvl w:val="0"/>
          <w:numId w:val="0"/>
        </w:numPr>
        <w:ind w:left="420" w:hanging="420"/>
        <w:rPr>
          <w:rFonts w:ascii="Times New Roman" w:hAnsi="Times New Roman"/>
          <w:sz w:val="22"/>
          <w:lang w:eastAsia="zh-CN"/>
        </w:rPr>
      </w:pPr>
      <w:bookmarkStart w:id="4" w:name="_Toc392180260"/>
      <w:bookmarkEnd w:id="0"/>
      <w:r>
        <w:rPr>
          <w:rFonts w:ascii="Times New Roman" w:hAnsi="Times New Roman" w:hint="eastAsia"/>
          <w:sz w:val="22"/>
          <w:lang w:eastAsia="zh-CN"/>
        </w:rPr>
        <w:t xml:space="preserve">[1] </w:t>
      </w:r>
      <w:r w:rsidRPr="00D107E6">
        <w:rPr>
          <w:rFonts w:ascii="Times New Roman" w:hAnsi="Times New Roman"/>
          <w:sz w:val="22"/>
          <w:lang w:eastAsia="zh-CN"/>
        </w:rPr>
        <w:t>RP-150476</w:t>
      </w:r>
      <w:r>
        <w:rPr>
          <w:rFonts w:ascii="Times New Roman" w:hAnsi="Times New Roman" w:hint="eastAsia"/>
          <w:sz w:val="22"/>
          <w:lang w:eastAsia="zh-CN"/>
        </w:rPr>
        <w:t xml:space="preserve">, </w:t>
      </w:r>
      <w:r>
        <w:rPr>
          <w:rFonts w:ascii="Times New Roman" w:hAnsi="Times New Roman"/>
          <w:sz w:val="22"/>
          <w:lang w:eastAsia="zh-CN"/>
        </w:rPr>
        <w:t xml:space="preserve">“Way forward on </w:t>
      </w:r>
      <w:r w:rsidRPr="00D107E6">
        <w:rPr>
          <w:rFonts w:ascii="Times New Roman" w:hAnsi="Times New Roman"/>
          <w:sz w:val="22"/>
          <w:lang w:eastAsia="zh-CN"/>
        </w:rPr>
        <w:t>Mandating Pcell support in UE for all bands of LTE-CA band combinations”</w:t>
      </w:r>
      <w:r>
        <w:rPr>
          <w:rFonts w:ascii="Times New Roman" w:hAnsi="Times New Roman" w:hint="eastAsia"/>
          <w:sz w:val="22"/>
          <w:lang w:eastAsia="zh-CN"/>
        </w:rPr>
        <w:t xml:space="preserve">, </w:t>
      </w:r>
      <w:r w:rsidRPr="00D107E6">
        <w:rPr>
          <w:rFonts w:ascii="Times New Roman" w:hAnsi="Times New Roman"/>
          <w:sz w:val="22"/>
          <w:lang w:eastAsia="zh-CN"/>
        </w:rPr>
        <w:t xml:space="preserve">Vodafone, TeliaSonera, Orange, Telecom Italia, Deutsche Telekom, Telefónica, NTT DOCOMO, INC., CHTTL, Dish Network, China Mobile, Sprint </w:t>
      </w:r>
    </w:p>
    <w:p w14:paraId="4BF68A2F" w14:textId="77777777" w:rsidR="00026232" w:rsidRPr="004211A3" w:rsidRDefault="00D151C0" w:rsidP="00D151C0">
      <w:pPr>
        <w:tabs>
          <w:tab w:val="left" w:pos="1985"/>
        </w:tabs>
        <w:jc w:val="both"/>
        <w:rPr>
          <w:rFonts w:ascii="Arial" w:eastAsia="ＭＳ 明朝" w:hAnsi="Arial" w:cs="Arial"/>
          <w:b/>
          <w:lang w:eastAsia="ja-JP"/>
        </w:rPr>
      </w:pPr>
      <w:r w:rsidRPr="00D151C0">
        <w:rPr>
          <w:lang w:eastAsia="zh-CN"/>
        </w:rPr>
        <w:t>[2</w:t>
      </w:r>
      <w:r w:rsidR="00026232" w:rsidRPr="00D151C0">
        <w:rPr>
          <w:lang w:eastAsia="zh-CN"/>
        </w:rPr>
        <w:t>]</w:t>
      </w:r>
      <w:r w:rsidRPr="00D151C0">
        <w:rPr>
          <w:lang w:eastAsia="zh-CN"/>
        </w:rPr>
        <w:t xml:space="preserve"> </w:t>
      </w:r>
      <w:r>
        <w:rPr>
          <w:lang w:eastAsia="zh-CN"/>
        </w:rPr>
        <w:t>R4</w:t>
      </w:r>
      <w:r w:rsidRPr="00D107E6">
        <w:rPr>
          <w:lang w:eastAsia="zh-CN"/>
        </w:rPr>
        <w:t>-15</w:t>
      </w:r>
      <w:r>
        <w:rPr>
          <w:lang w:eastAsia="zh-CN"/>
        </w:rPr>
        <w:t>2433, “</w:t>
      </w:r>
      <w:r w:rsidRPr="00D151C0">
        <w:rPr>
          <w:lang w:eastAsia="zh-CN"/>
        </w:rPr>
        <w:t>Way forward on PCell mandatory support</w:t>
      </w:r>
      <w:r>
        <w:rPr>
          <w:lang w:eastAsia="zh-CN"/>
        </w:rPr>
        <w:t xml:space="preserve">”, </w:t>
      </w:r>
      <w:r w:rsidR="00026232" w:rsidRPr="00D151C0">
        <w:rPr>
          <w:rFonts w:hint="eastAsia"/>
          <w:lang w:eastAsia="zh-CN"/>
        </w:rPr>
        <w:t>NTT DOCOMO, INC., Telecom Italia, Vodafone, Orange</w:t>
      </w:r>
      <w:r w:rsidR="00026232" w:rsidRPr="004211A3">
        <w:rPr>
          <w:rFonts w:ascii="Arial" w:eastAsia="ＭＳ 明朝" w:hAnsi="Arial" w:cs="Arial" w:hint="eastAsia"/>
          <w:lang w:eastAsia="ja-JP"/>
        </w:rPr>
        <w:t xml:space="preserve"> </w:t>
      </w:r>
    </w:p>
    <w:p w14:paraId="4C20045E" w14:textId="77777777" w:rsidR="00026232" w:rsidRPr="00026232" w:rsidRDefault="00026232" w:rsidP="00026232">
      <w:pPr>
        <w:rPr>
          <w:rFonts w:ascii="Arial" w:eastAsia="宋体" w:hAnsi="Arial" w:cs="Arial"/>
          <w:color w:val="0000FF"/>
          <w:kern w:val="2"/>
          <w:lang w:val="en-US" w:eastAsia="zh-CN"/>
        </w:rPr>
      </w:pPr>
    </w:p>
    <w:bookmarkEnd w:id="4"/>
    <w:p w14:paraId="03545515" w14:textId="77777777" w:rsidR="009F156E" w:rsidRPr="009D7FA7" w:rsidRDefault="009F156E" w:rsidP="009D7FA7"/>
    <w:sectPr w:rsidR="009F156E" w:rsidRPr="009D7FA7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D34C48" w14:textId="77777777" w:rsidR="00BC570B" w:rsidRDefault="00BC570B">
      <w:r>
        <w:separator/>
      </w:r>
    </w:p>
  </w:endnote>
  <w:endnote w:type="continuationSeparator" w:id="0">
    <w:p w14:paraId="47EA4EBE" w14:textId="77777777" w:rsidR="00BC570B" w:rsidRDefault="00BC5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GB18030 Bitmap">
    <w:charset w:val="50"/>
    <w:family w:val="auto"/>
    <w:pitch w:val="variable"/>
    <w:sig w:usb0="00000001" w:usb1="080E0000" w:usb2="00000010" w:usb3="00000000" w:csb0="0004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56DC06" w14:textId="77777777" w:rsidR="00BC570B" w:rsidRDefault="00BC570B">
    <w:pPr>
      <w:pStyle w:val="aa"/>
    </w:pPr>
    <w:r w:rsidRPr="00B75678">
      <w:tab/>
      <w:t xml:space="preserve"> </w:t>
    </w:r>
    <w:r w:rsidRPr="00B75678">
      <w:fldChar w:fldCharType="begin"/>
    </w:r>
    <w:r w:rsidRPr="00B75678">
      <w:instrText xml:space="preserve"> PAGE </w:instrText>
    </w:r>
    <w:r w:rsidRPr="00B75678">
      <w:fldChar w:fldCharType="separate"/>
    </w:r>
    <w:r w:rsidR="00532A0E">
      <w:t>1</w:t>
    </w:r>
    <w:r w:rsidRPr="00B75678">
      <w:fldChar w:fldCharType="end"/>
    </w:r>
    <w:r>
      <w:rPr>
        <w:rFonts w:eastAsia="宋体" w:hint="eastAsia"/>
        <w:lang w:eastAsia="zh-CN"/>
      </w:rPr>
      <w:t>/</w:t>
    </w:r>
    <w:r w:rsidRPr="00B75678">
      <w:fldChar w:fldCharType="begin"/>
    </w:r>
    <w:r w:rsidRPr="00B75678">
      <w:instrText xml:space="preserve"> NUMPAGES </w:instrText>
    </w:r>
    <w:r w:rsidRPr="00B75678">
      <w:fldChar w:fldCharType="separate"/>
    </w:r>
    <w:r w:rsidR="00532A0E">
      <w:t>2</w:t>
    </w:r>
    <w:r w:rsidRPr="00B75678"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50AC51" w14:textId="77777777" w:rsidR="00BC570B" w:rsidRDefault="00BC570B">
      <w:r>
        <w:separator/>
      </w:r>
    </w:p>
  </w:footnote>
  <w:footnote w:type="continuationSeparator" w:id="0">
    <w:p w14:paraId="0A259633" w14:textId="77777777" w:rsidR="00BC570B" w:rsidRDefault="00BC5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56F213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EC505902"/>
    <w:lvl w:ilvl="0">
      <w:start w:val="1"/>
      <w:numFmt w:val="decimal"/>
      <w:pStyle w:val="5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2">
    <w:nsid w:val="FFFFFF7D"/>
    <w:multiLevelType w:val="singleLevel"/>
    <w:tmpl w:val="7D8AB6A2"/>
    <w:lvl w:ilvl="0">
      <w:start w:val="1"/>
      <w:numFmt w:val="decimal"/>
      <w:pStyle w:val="4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3">
    <w:nsid w:val="FFFFFF7E"/>
    <w:multiLevelType w:val="singleLevel"/>
    <w:tmpl w:val="26B8EB18"/>
    <w:lvl w:ilvl="0">
      <w:start w:val="1"/>
      <w:numFmt w:val="decimal"/>
      <w:pStyle w:val="3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4">
    <w:nsid w:val="08CE02DA"/>
    <w:multiLevelType w:val="hybridMultilevel"/>
    <w:tmpl w:val="EB56D7D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B0C0DD4">
      <w:start w:val="1"/>
      <w:numFmt w:val="decimal"/>
      <w:lvlText w:val="%2-1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1F604B06"/>
    <w:multiLevelType w:val="multilevel"/>
    <w:tmpl w:val="04090023"/>
    <w:styleLink w:val="a"/>
    <w:lvl w:ilvl="0">
      <w:start w:val="1"/>
      <w:numFmt w:val="upperRoman"/>
      <w:lvlText w:val="第 %1 条"/>
      <w:lvlJc w:val="left"/>
      <w:pPr>
        <w:tabs>
          <w:tab w:val="num" w:pos="1080"/>
        </w:tabs>
        <w:ind w:left="0" w:firstLine="0"/>
      </w:pPr>
    </w:lvl>
    <w:lvl w:ilvl="1">
      <w:start w:val="1"/>
      <w:numFmt w:val="decimalZero"/>
      <w:isLgl/>
      <w:lvlText w:val="节 %1.%2"/>
      <w:lvlJc w:val="left"/>
      <w:pPr>
        <w:tabs>
          <w:tab w:val="num" w:pos="72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>
    <w:nsid w:val="24A875C9"/>
    <w:multiLevelType w:val="multilevel"/>
    <w:tmpl w:val="9E4C4EB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pStyle w:val="2"/>
      <w:lvlText w:val="2.%2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sz w:val="24"/>
        <w:szCs w:val="24"/>
        <w:lang w:val="en-GB"/>
      </w:rPr>
    </w:lvl>
    <w:lvl w:ilvl="2">
      <w:start w:val="1"/>
      <w:numFmt w:val="decimal"/>
      <w:pStyle w:val="30"/>
      <w:lvlText w:val="2.%2.%3"/>
      <w:lvlJc w:val="left"/>
      <w:pPr>
        <w:tabs>
          <w:tab w:val="num" w:pos="0"/>
        </w:tabs>
        <w:ind w:left="0" w:firstLine="0"/>
      </w:pPr>
      <w:rPr>
        <w:rFonts w:ascii="Arial" w:hAnsi="Arial" w:hint="default"/>
        <w:sz w:val="28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2E384514"/>
    <w:multiLevelType w:val="hybridMultilevel"/>
    <w:tmpl w:val="BCDA9BEE"/>
    <w:lvl w:ilvl="0" w:tplc="45D8CCDA">
      <w:start w:val="173"/>
      <w:numFmt w:val="bullet"/>
      <w:lvlText w:val="–"/>
      <w:lvlJc w:val="left"/>
      <w:pPr>
        <w:ind w:left="960" w:hanging="48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8">
    <w:nsid w:val="335E50B2"/>
    <w:multiLevelType w:val="hybridMultilevel"/>
    <w:tmpl w:val="967A5B52"/>
    <w:lvl w:ilvl="0" w:tplc="B21E95F4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DF32211A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5AA4A290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3E586F25"/>
    <w:multiLevelType w:val="hybridMultilevel"/>
    <w:tmpl w:val="7C460E0E"/>
    <w:lvl w:ilvl="0" w:tplc="45D8CCDA">
      <w:start w:val="173"/>
      <w:numFmt w:val="bullet"/>
      <w:lvlText w:val="–"/>
      <w:lvlJc w:val="left"/>
      <w:pPr>
        <w:ind w:left="480" w:hanging="480"/>
      </w:pPr>
      <w:rPr>
        <w:rFonts w:ascii="宋体" w:hAnsi="宋体" w:hint="default"/>
      </w:rPr>
    </w:lvl>
    <w:lvl w:ilvl="1" w:tplc="45D8CCDA">
      <w:start w:val="173"/>
      <w:numFmt w:val="bullet"/>
      <w:lvlText w:val="–"/>
      <w:lvlJc w:val="left"/>
      <w:pPr>
        <w:ind w:left="960" w:hanging="480"/>
      </w:pPr>
      <w:rPr>
        <w:rFonts w:ascii="宋体" w:hAnsi="宋体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46F84F30"/>
    <w:multiLevelType w:val="hybridMultilevel"/>
    <w:tmpl w:val="6F96438E"/>
    <w:lvl w:ilvl="0" w:tplc="7D3E2AC6">
      <w:start w:val="1"/>
      <w:numFmt w:val="decimal"/>
      <w:pStyle w:val="Heading1b"/>
      <w:lvlText w:val="[%1]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>
    <w:nsid w:val="501739E6"/>
    <w:multiLevelType w:val="hybridMultilevel"/>
    <w:tmpl w:val="FA3A0962"/>
    <w:lvl w:ilvl="0" w:tplc="B3184450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54657BC7"/>
    <w:multiLevelType w:val="singleLevel"/>
    <w:tmpl w:val="7C5EAFC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>
    <w:nsid w:val="55D47E7B"/>
    <w:multiLevelType w:val="multilevel"/>
    <w:tmpl w:val="0409001D"/>
    <w:styleLink w:val="1ai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</w:lvl>
  </w:abstractNum>
  <w:abstractNum w:abstractNumId="14">
    <w:nsid w:val="576C0327"/>
    <w:multiLevelType w:val="hybridMultilevel"/>
    <w:tmpl w:val="F27E7BA2"/>
    <w:lvl w:ilvl="0" w:tplc="04090001">
      <w:start w:val="1"/>
      <w:numFmt w:val="decimal"/>
      <w:pStyle w:val="Figure"/>
      <w:lvlText w:val="Figure %1."/>
      <w:lvlJc w:val="left"/>
      <w:pPr>
        <w:tabs>
          <w:tab w:val="num" w:pos="1440"/>
        </w:tabs>
        <w:ind w:left="72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2D0406"/>
    <w:multiLevelType w:val="hybridMultilevel"/>
    <w:tmpl w:val="D6005B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D3F16DE"/>
    <w:multiLevelType w:val="hybridMultilevel"/>
    <w:tmpl w:val="076AB154"/>
    <w:lvl w:ilvl="0" w:tplc="0E5C3C8E">
      <w:start w:val="100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62D667E7"/>
    <w:multiLevelType w:val="hybridMultilevel"/>
    <w:tmpl w:val="FDA2C27E"/>
    <w:lvl w:ilvl="0" w:tplc="CA18717C">
      <w:start w:val="1"/>
      <w:numFmt w:val="bullet"/>
      <w:lvlText w:val="-"/>
      <w:lvlJc w:val="left"/>
      <w:pPr>
        <w:ind w:left="1260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</w:abstractNum>
  <w:abstractNum w:abstractNumId="18">
    <w:nsid w:val="652E74D1"/>
    <w:multiLevelType w:val="hybridMultilevel"/>
    <w:tmpl w:val="A6FECA6E"/>
    <w:lvl w:ilvl="0" w:tplc="B56217E4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>
    <w:nsid w:val="6D1C1DC1"/>
    <w:multiLevelType w:val="hybridMultilevel"/>
    <w:tmpl w:val="40CC4BF8"/>
    <w:lvl w:ilvl="0" w:tplc="1D187C7A">
      <w:start w:val="1"/>
      <w:numFmt w:val="decimal"/>
      <w:pStyle w:val="1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73E56F14"/>
    <w:multiLevelType w:val="hybridMultilevel"/>
    <w:tmpl w:val="15E44A8E"/>
    <w:lvl w:ilvl="0" w:tplc="BDEEC446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776E0F79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2">
    <w:nsid w:val="7BC330F5"/>
    <w:multiLevelType w:val="hybridMultilevel"/>
    <w:tmpl w:val="C2769C2A"/>
    <w:lvl w:ilvl="0" w:tplc="E41213F0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3"/>
  </w:num>
  <w:num w:numId="4">
    <w:abstractNumId w:val="2"/>
  </w:num>
  <w:num w:numId="5">
    <w:abstractNumId w:val="1"/>
  </w:num>
  <w:num w:numId="6">
    <w:abstractNumId w:val="8"/>
  </w:num>
  <w:num w:numId="7">
    <w:abstractNumId w:val="21"/>
  </w:num>
  <w:num w:numId="8">
    <w:abstractNumId w:val="13"/>
  </w:num>
  <w:num w:numId="9">
    <w:abstractNumId w:val="5"/>
  </w:num>
  <w:num w:numId="10">
    <w:abstractNumId w:val="19"/>
  </w:num>
  <w:num w:numId="11">
    <w:abstractNumId w:val="23"/>
  </w:num>
  <w:num w:numId="12">
    <w:abstractNumId w:val="6"/>
  </w:num>
  <w:num w:numId="13">
    <w:abstractNumId w:val="18"/>
  </w:num>
  <w:num w:numId="14">
    <w:abstractNumId w:val="10"/>
  </w:num>
  <w:num w:numId="15">
    <w:abstractNumId w:val="7"/>
  </w:num>
  <w:num w:numId="16">
    <w:abstractNumId w:val="9"/>
  </w:num>
  <w:num w:numId="17">
    <w:abstractNumId w:val="11"/>
  </w:num>
  <w:num w:numId="18">
    <w:abstractNumId w:val="16"/>
  </w:num>
  <w:num w:numId="19">
    <w:abstractNumId w:val="14"/>
  </w:num>
  <w:num w:numId="20">
    <w:abstractNumId w:val="15"/>
  </w:num>
  <w:num w:numId="21">
    <w:abstractNumId w:val="0"/>
  </w:num>
  <w:num w:numId="22">
    <w:abstractNumId w:val="12"/>
  </w:num>
  <w:num w:numId="23">
    <w:abstractNumId w:val="4"/>
  </w:num>
  <w:num w:numId="24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displayBackgroundShape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de-DE" w:vendorID="64" w:dllVersion="131078" w:nlCheck="1" w:checkStyle="1"/>
  <w:activeWritingStyle w:appName="MSWord" w:lang="ja-JP" w:vendorID="64" w:dllVersion="131078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32C"/>
    <w:rsid w:val="00000052"/>
    <w:rsid w:val="000009EA"/>
    <w:rsid w:val="00001158"/>
    <w:rsid w:val="0000175C"/>
    <w:rsid w:val="00001780"/>
    <w:rsid w:val="00001940"/>
    <w:rsid w:val="0000306E"/>
    <w:rsid w:val="00003325"/>
    <w:rsid w:val="000037DB"/>
    <w:rsid w:val="00003971"/>
    <w:rsid w:val="00003CD3"/>
    <w:rsid w:val="00003FCF"/>
    <w:rsid w:val="00004063"/>
    <w:rsid w:val="000048BB"/>
    <w:rsid w:val="00005575"/>
    <w:rsid w:val="00006019"/>
    <w:rsid w:val="0000613E"/>
    <w:rsid w:val="00006558"/>
    <w:rsid w:val="000067FD"/>
    <w:rsid w:val="000068A9"/>
    <w:rsid w:val="00006CBC"/>
    <w:rsid w:val="000078C2"/>
    <w:rsid w:val="000113B0"/>
    <w:rsid w:val="000115C1"/>
    <w:rsid w:val="0001189E"/>
    <w:rsid w:val="000118F6"/>
    <w:rsid w:val="00011C8D"/>
    <w:rsid w:val="00012660"/>
    <w:rsid w:val="00012EA1"/>
    <w:rsid w:val="00012FD8"/>
    <w:rsid w:val="0001357B"/>
    <w:rsid w:val="00013CB8"/>
    <w:rsid w:val="000144E1"/>
    <w:rsid w:val="00015330"/>
    <w:rsid w:val="00015561"/>
    <w:rsid w:val="0001565F"/>
    <w:rsid w:val="000167CC"/>
    <w:rsid w:val="00016B3C"/>
    <w:rsid w:val="00016DC3"/>
    <w:rsid w:val="0001798C"/>
    <w:rsid w:val="00017A6C"/>
    <w:rsid w:val="00017C43"/>
    <w:rsid w:val="000207EC"/>
    <w:rsid w:val="000212D1"/>
    <w:rsid w:val="00022A32"/>
    <w:rsid w:val="00022E4A"/>
    <w:rsid w:val="00022ED3"/>
    <w:rsid w:val="00023276"/>
    <w:rsid w:val="0002336F"/>
    <w:rsid w:val="00023AA4"/>
    <w:rsid w:val="00023E5C"/>
    <w:rsid w:val="000240E4"/>
    <w:rsid w:val="00024530"/>
    <w:rsid w:val="000245B5"/>
    <w:rsid w:val="00024A88"/>
    <w:rsid w:val="00024ECC"/>
    <w:rsid w:val="00025434"/>
    <w:rsid w:val="00025D83"/>
    <w:rsid w:val="00025E6A"/>
    <w:rsid w:val="00026083"/>
    <w:rsid w:val="000260B9"/>
    <w:rsid w:val="00026186"/>
    <w:rsid w:val="00026232"/>
    <w:rsid w:val="00027C17"/>
    <w:rsid w:val="00030C0F"/>
    <w:rsid w:val="00030D49"/>
    <w:rsid w:val="00031109"/>
    <w:rsid w:val="000318B5"/>
    <w:rsid w:val="000318B9"/>
    <w:rsid w:val="00031C6E"/>
    <w:rsid w:val="0003263E"/>
    <w:rsid w:val="0003297A"/>
    <w:rsid w:val="00032AB8"/>
    <w:rsid w:val="00033470"/>
    <w:rsid w:val="000337A3"/>
    <w:rsid w:val="00033A3E"/>
    <w:rsid w:val="0003419C"/>
    <w:rsid w:val="000353C2"/>
    <w:rsid w:val="00035CEB"/>
    <w:rsid w:val="00036249"/>
    <w:rsid w:val="00036740"/>
    <w:rsid w:val="0003743F"/>
    <w:rsid w:val="0003796E"/>
    <w:rsid w:val="0004127F"/>
    <w:rsid w:val="00041548"/>
    <w:rsid w:val="00041B81"/>
    <w:rsid w:val="000431EE"/>
    <w:rsid w:val="00043B58"/>
    <w:rsid w:val="00043BC5"/>
    <w:rsid w:val="000442D9"/>
    <w:rsid w:val="000460B7"/>
    <w:rsid w:val="0004666C"/>
    <w:rsid w:val="00046A86"/>
    <w:rsid w:val="00047A86"/>
    <w:rsid w:val="00051631"/>
    <w:rsid w:val="000517E8"/>
    <w:rsid w:val="00051BB1"/>
    <w:rsid w:val="000523F8"/>
    <w:rsid w:val="0005280D"/>
    <w:rsid w:val="00052F71"/>
    <w:rsid w:val="00053AAA"/>
    <w:rsid w:val="00054629"/>
    <w:rsid w:val="00054633"/>
    <w:rsid w:val="0005476A"/>
    <w:rsid w:val="00054DC8"/>
    <w:rsid w:val="000552EB"/>
    <w:rsid w:val="00055FF1"/>
    <w:rsid w:val="00057578"/>
    <w:rsid w:val="00057F83"/>
    <w:rsid w:val="00060687"/>
    <w:rsid w:val="00060886"/>
    <w:rsid w:val="00060CDF"/>
    <w:rsid w:val="00060E61"/>
    <w:rsid w:val="00061BF6"/>
    <w:rsid w:val="00061DEA"/>
    <w:rsid w:val="000622D3"/>
    <w:rsid w:val="00062A3B"/>
    <w:rsid w:val="0006304B"/>
    <w:rsid w:val="00063E7B"/>
    <w:rsid w:val="00064173"/>
    <w:rsid w:val="0006438F"/>
    <w:rsid w:val="000652CF"/>
    <w:rsid w:val="0006557E"/>
    <w:rsid w:val="000655EF"/>
    <w:rsid w:val="00065B22"/>
    <w:rsid w:val="00065D03"/>
    <w:rsid w:val="000660A8"/>
    <w:rsid w:val="00066D0D"/>
    <w:rsid w:val="00067467"/>
    <w:rsid w:val="00067C59"/>
    <w:rsid w:val="0007000C"/>
    <w:rsid w:val="000700D3"/>
    <w:rsid w:val="0007043F"/>
    <w:rsid w:val="000711B7"/>
    <w:rsid w:val="00071841"/>
    <w:rsid w:val="000724B4"/>
    <w:rsid w:val="00072EDF"/>
    <w:rsid w:val="000732DF"/>
    <w:rsid w:val="0007438A"/>
    <w:rsid w:val="0007457C"/>
    <w:rsid w:val="00074785"/>
    <w:rsid w:val="000750F0"/>
    <w:rsid w:val="000754FE"/>
    <w:rsid w:val="00075BD5"/>
    <w:rsid w:val="00075D6F"/>
    <w:rsid w:val="0007620E"/>
    <w:rsid w:val="00076D34"/>
    <w:rsid w:val="000771AD"/>
    <w:rsid w:val="000773C2"/>
    <w:rsid w:val="00077DF5"/>
    <w:rsid w:val="000802DB"/>
    <w:rsid w:val="00080648"/>
    <w:rsid w:val="0008073E"/>
    <w:rsid w:val="0008099D"/>
    <w:rsid w:val="0008149A"/>
    <w:rsid w:val="000815DC"/>
    <w:rsid w:val="00081C37"/>
    <w:rsid w:val="00081FBF"/>
    <w:rsid w:val="00083024"/>
    <w:rsid w:val="00083087"/>
    <w:rsid w:val="000830AC"/>
    <w:rsid w:val="00083183"/>
    <w:rsid w:val="0008335C"/>
    <w:rsid w:val="00083842"/>
    <w:rsid w:val="00083F4D"/>
    <w:rsid w:val="00083FEE"/>
    <w:rsid w:val="00084064"/>
    <w:rsid w:val="000841E1"/>
    <w:rsid w:val="0008447C"/>
    <w:rsid w:val="00084520"/>
    <w:rsid w:val="00084822"/>
    <w:rsid w:val="00084B53"/>
    <w:rsid w:val="00084F0C"/>
    <w:rsid w:val="00085902"/>
    <w:rsid w:val="00085A46"/>
    <w:rsid w:val="000860E4"/>
    <w:rsid w:val="000870F4"/>
    <w:rsid w:val="0008742F"/>
    <w:rsid w:val="000907E8"/>
    <w:rsid w:val="00090A09"/>
    <w:rsid w:val="00090AB2"/>
    <w:rsid w:val="00091527"/>
    <w:rsid w:val="0009307B"/>
    <w:rsid w:val="000943C0"/>
    <w:rsid w:val="000949B0"/>
    <w:rsid w:val="00094C43"/>
    <w:rsid w:val="00094F97"/>
    <w:rsid w:val="00095331"/>
    <w:rsid w:val="000961AB"/>
    <w:rsid w:val="000961BE"/>
    <w:rsid w:val="0009673F"/>
    <w:rsid w:val="00097964"/>
    <w:rsid w:val="00097992"/>
    <w:rsid w:val="000A07FE"/>
    <w:rsid w:val="000A0A93"/>
    <w:rsid w:val="000A0CFA"/>
    <w:rsid w:val="000A1043"/>
    <w:rsid w:val="000A12E3"/>
    <w:rsid w:val="000A1331"/>
    <w:rsid w:val="000A1E99"/>
    <w:rsid w:val="000A28FD"/>
    <w:rsid w:val="000A2A87"/>
    <w:rsid w:val="000A2D64"/>
    <w:rsid w:val="000A3635"/>
    <w:rsid w:val="000A3769"/>
    <w:rsid w:val="000A3917"/>
    <w:rsid w:val="000A3D93"/>
    <w:rsid w:val="000A403E"/>
    <w:rsid w:val="000A40EC"/>
    <w:rsid w:val="000A531E"/>
    <w:rsid w:val="000A5966"/>
    <w:rsid w:val="000A6B30"/>
    <w:rsid w:val="000A7B74"/>
    <w:rsid w:val="000B0771"/>
    <w:rsid w:val="000B0F64"/>
    <w:rsid w:val="000B10A7"/>
    <w:rsid w:val="000B1341"/>
    <w:rsid w:val="000B2248"/>
    <w:rsid w:val="000B2576"/>
    <w:rsid w:val="000B2773"/>
    <w:rsid w:val="000B316F"/>
    <w:rsid w:val="000B322A"/>
    <w:rsid w:val="000B38E3"/>
    <w:rsid w:val="000B4152"/>
    <w:rsid w:val="000B4367"/>
    <w:rsid w:val="000B5F7E"/>
    <w:rsid w:val="000B609D"/>
    <w:rsid w:val="000B72A0"/>
    <w:rsid w:val="000B754D"/>
    <w:rsid w:val="000B799A"/>
    <w:rsid w:val="000C011B"/>
    <w:rsid w:val="000C0182"/>
    <w:rsid w:val="000C0C7F"/>
    <w:rsid w:val="000C0DD9"/>
    <w:rsid w:val="000C10A2"/>
    <w:rsid w:val="000C10EE"/>
    <w:rsid w:val="000C16D3"/>
    <w:rsid w:val="000C1904"/>
    <w:rsid w:val="000C190F"/>
    <w:rsid w:val="000C1E88"/>
    <w:rsid w:val="000C3E6E"/>
    <w:rsid w:val="000C4556"/>
    <w:rsid w:val="000C4CFE"/>
    <w:rsid w:val="000C4EDA"/>
    <w:rsid w:val="000C6643"/>
    <w:rsid w:val="000C6BEB"/>
    <w:rsid w:val="000C6C09"/>
    <w:rsid w:val="000C6D4D"/>
    <w:rsid w:val="000C6DE0"/>
    <w:rsid w:val="000C6E31"/>
    <w:rsid w:val="000C7168"/>
    <w:rsid w:val="000C74BC"/>
    <w:rsid w:val="000C7733"/>
    <w:rsid w:val="000C7DB8"/>
    <w:rsid w:val="000D062E"/>
    <w:rsid w:val="000D0CFE"/>
    <w:rsid w:val="000D0ED4"/>
    <w:rsid w:val="000D1573"/>
    <w:rsid w:val="000D18B0"/>
    <w:rsid w:val="000D1AA2"/>
    <w:rsid w:val="000D29EA"/>
    <w:rsid w:val="000D3B23"/>
    <w:rsid w:val="000D3E8B"/>
    <w:rsid w:val="000D460A"/>
    <w:rsid w:val="000D468C"/>
    <w:rsid w:val="000D4753"/>
    <w:rsid w:val="000D4C50"/>
    <w:rsid w:val="000D5732"/>
    <w:rsid w:val="000D59A1"/>
    <w:rsid w:val="000D5F94"/>
    <w:rsid w:val="000D6638"/>
    <w:rsid w:val="000D70CC"/>
    <w:rsid w:val="000D74E4"/>
    <w:rsid w:val="000D7F74"/>
    <w:rsid w:val="000E0E28"/>
    <w:rsid w:val="000E15A2"/>
    <w:rsid w:val="000E20EE"/>
    <w:rsid w:val="000E301C"/>
    <w:rsid w:val="000E4329"/>
    <w:rsid w:val="000E6452"/>
    <w:rsid w:val="000E6834"/>
    <w:rsid w:val="000E6A95"/>
    <w:rsid w:val="000F025B"/>
    <w:rsid w:val="000F029B"/>
    <w:rsid w:val="000F0EF9"/>
    <w:rsid w:val="000F14CF"/>
    <w:rsid w:val="000F261C"/>
    <w:rsid w:val="000F4150"/>
    <w:rsid w:val="000F5051"/>
    <w:rsid w:val="000F5A46"/>
    <w:rsid w:val="000F7A9D"/>
    <w:rsid w:val="00100151"/>
    <w:rsid w:val="001012EF"/>
    <w:rsid w:val="001013F7"/>
    <w:rsid w:val="001015A2"/>
    <w:rsid w:val="00101C00"/>
    <w:rsid w:val="00101C0B"/>
    <w:rsid w:val="00103038"/>
    <w:rsid w:val="001041BD"/>
    <w:rsid w:val="00105952"/>
    <w:rsid w:val="00107972"/>
    <w:rsid w:val="00107EFF"/>
    <w:rsid w:val="0011051A"/>
    <w:rsid w:val="00110973"/>
    <w:rsid w:val="00110CE9"/>
    <w:rsid w:val="00110E6D"/>
    <w:rsid w:val="001119E6"/>
    <w:rsid w:val="0011256F"/>
    <w:rsid w:val="0011267B"/>
    <w:rsid w:val="00114391"/>
    <w:rsid w:val="00114B49"/>
    <w:rsid w:val="00114EB0"/>
    <w:rsid w:val="00115CC4"/>
    <w:rsid w:val="00115DE3"/>
    <w:rsid w:val="001163E3"/>
    <w:rsid w:val="0011644D"/>
    <w:rsid w:val="00116561"/>
    <w:rsid w:val="001167A8"/>
    <w:rsid w:val="00116C14"/>
    <w:rsid w:val="001171C5"/>
    <w:rsid w:val="00117C29"/>
    <w:rsid w:val="00117E84"/>
    <w:rsid w:val="00120755"/>
    <w:rsid w:val="001211EA"/>
    <w:rsid w:val="00121930"/>
    <w:rsid w:val="00121CB2"/>
    <w:rsid w:val="00121CDB"/>
    <w:rsid w:val="001220B0"/>
    <w:rsid w:val="0012227B"/>
    <w:rsid w:val="00122358"/>
    <w:rsid w:val="001226F6"/>
    <w:rsid w:val="0012293C"/>
    <w:rsid w:val="00123C9C"/>
    <w:rsid w:val="00125259"/>
    <w:rsid w:val="0012634B"/>
    <w:rsid w:val="00126C3B"/>
    <w:rsid w:val="0012737B"/>
    <w:rsid w:val="0013018B"/>
    <w:rsid w:val="00130C14"/>
    <w:rsid w:val="00130C8A"/>
    <w:rsid w:val="00130FB8"/>
    <w:rsid w:val="00131714"/>
    <w:rsid w:val="00131816"/>
    <w:rsid w:val="00131FED"/>
    <w:rsid w:val="00132265"/>
    <w:rsid w:val="001325CD"/>
    <w:rsid w:val="00132B91"/>
    <w:rsid w:val="00132BA1"/>
    <w:rsid w:val="00132D20"/>
    <w:rsid w:val="001331BA"/>
    <w:rsid w:val="00133AF5"/>
    <w:rsid w:val="00134BC5"/>
    <w:rsid w:val="00136A4E"/>
    <w:rsid w:val="001372CB"/>
    <w:rsid w:val="00137988"/>
    <w:rsid w:val="00137E5F"/>
    <w:rsid w:val="0014094C"/>
    <w:rsid w:val="00141BF3"/>
    <w:rsid w:val="00141ECD"/>
    <w:rsid w:val="001424E6"/>
    <w:rsid w:val="00144AA6"/>
    <w:rsid w:val="001452E8"/>
    <w:rsid w:val="001456C0"/>
    <w:rsid w:val="0014638D"/>
    <w:rsid w:val="00146FEB"/>
    <w:rsid w:val="00147774"/>
    <w:rsid w:val="00147CAC"/>
    <w:rsid w:val="00147EBC"/>
    <w:rsid w:val="00150DED"/>
    <w:rsid w:val="001510C4"/>
    <w:rsid w:val="00151B9D"/>
    <w:rsid w:val="00152256"/>
    <w:rsid w:val="001528B8"/>
    <w:rsid w:val="00152AF3"/>
    <w:rsid w:val="00153206"/>
    <w:rsid w:val="00154FD8"/>
    <w:rsid w:val="0015568D"/>
    <w:rsid w:val="00155712"/>
    <w:rsid w:val="00156315"/>
    <w:rsid w:val="00156E30"/>
    <w:rsid w:val="00157372"/>
    <w:rsid w:val="00157EBF"/>
    <w:rsid w:val="0016044E"/>
    <w:rsid w:val="00160587"/>
    <w:rsid w:val="0016067D"/>
    <w:rsid w:val="00160DF5"/>
    <w:rsid w:val="00160F1F"/>
    <w:rsid w:val="00161823"/>
    <w:rsid w:val="00161B18"/>
    <w:rsid w:val="00161DE4"/>
    <w:rsid w:val="00162044"/>
    <w:rsid w:val="0016222D"/>
    <w:rsid w:val="0016289F"/>
    <w:rsid w:val="0016291A"/>
    <w:rsid w:val="0016299A"/>
    <w:rsid w:val="00163634"/>
    <w:rsid w:val="001636D5"/>
    <w:rsid w:val="00163CF2"/>
    <w:rsid w:val="00163EEC"/>
    <w:rsid w:val="00164364"/>
    <w:rsid w:val="00164B63"/>
    <w:rsid w:val="00164D31"/>
    <w:rsid w:val="00164D78"/>
    <w:rsid w:val="00166E10"/>
    <w:rsid w:val="00170042"/>
    <w:rsid w:val="00170CBD"/>
    <w:rsid w:val="00170F2D"/>
    <w:rsid w:val="001719FC"/>
    <w:rsid w:val="00172EC2"/>
    <w:rsid w:val="00174013"/>
    <w:rsid w:val="001746B6"/>
    <w:rsid w:val="00174BD9"/>
    <w:rsid w:val="0017660A"/>
    <w:rsid w:val="001769A5"/>
    <w:rsid w:val="00176A48"/>
    <w:rsid w:val="00176AF2"/>
    <w:rsid w:val="00176D05"/>
    <w:rsid w:val="0017756E"/>
    <w:rsid w:val="00180597"/>
    <w:rsid w:val="00181069"/>
    <w:rsid w:val="00181A59"/>
    <w:rsid w:val="00182405"/>
    <w:rsid w:val="001828C1"/>
    <w:rsid w:val="001832D2"/>
    <w:rsid w:val="001839BB"/>
    <w:rsid w:val="00184CCE"/>
    <w:rsid w:val="00184E37"/>
    <w:rsid w:val="00185090"/>
    <w:rsid w:val="0018544F"/>
    <w:rsid w:val="001854AC"/>
    <w:rsid w:val="001855F8"/>
    <w:rsid w:val="0018594A"/>
    <w:rsid w:val="00185BAD"/>
    <w:rsid w:val="00186251"/>
    <w:rsid w:val="00186287"/>
    <w:rsid w:val="00186F4E"/>
    <w:rsid w:val="00190E03"/>
    <w:rsid w:val="0019200C"/>
    <w:rsid w:val="00192068"/>
    <w:rsid w:val="0019227A"/>
    <w:rsid w:val="001924D3"/>
    <w:rsid w:val="00192D61"/>
    <w:rsid w:val="0019342E"/>
    <w:rsid w:val="00193FAF"/>
    <w:rsid w:val="0019487C"/>
    <w:rsid w:val="001948A7"/>
    <w:rsid w:val="0019498D"/>
    <w:rsid w:val="00195048"/>
    <w:rsid w:val="00195650"/>
    <w:rsid w:val="001959BF"/>
    <w:rsid w:val="00195BC5"/>
    <w:rsid w:val="00195BEE"/>
    <w:rsid w:val="00195C0F"/>
    <w:rsid w:val="00196B1F"/>
    <w:rsid w:val="00197143"/>
    <w:rsid w:val="0019766B"/>
    <w:rsid w:val="001978B3"/>
    <w:rsid w:val="001A0D45"/>
    <w:rsid w:val="001A12A7"/>
    <w:rsid w:val="001A15F0"/>
    <w:rsid w:val="001A1B71"/>
    <w:rsid w:val="001A2007"/>
    <w:rsid w:val="001A2382"/>
    <w:rsid w:val="001A27FD"/>
    <w:rsid w:val="001A38C1"/>
    <w:rsid w:val="001A4162"/>
    <w:rsid w:val="001A4853"/>
    <w:rsid w:val="001A48D9"/>
    <w:rsid w:val="001A5A30"/>
    <w:rsid w:val="001A5E11"/>
    <w:rsid w:val="001A6A36"/>
    <w:rsid w:val="001A7881"/>
    <w:rsid w:val="001A7EC0"/>
    <w:rsid w:val="001B0343"/>
    <w:rsid w:val="001B1B00"/>
    <w:rsid w:val="001B1D8B"/>
    <w:rsid w:val="001B2497"/>
    <w:rsid w:val="001B2D5B"/>
    <w:rsid w:val="001B4388"/>
    <w:rsid w:val="001B4697"/>
    <w:rsid w:val="001B48CD"/>
    <w:rsid w:val="001B4FA7"/>
    <w:rsid w:val="001B511A"/>
    <w:rsid w:val="001B5208"/>
    <w:rsid w:val="001B5289"/>
    <w:rsid w:val="001B5574"/>
    <w:rsid w:val="001B6380"/>
    <w:rsid w:val="001B6CDE"/>
    <w:rsid w:val="001B6D94"/>
    <w:rsid w:val="001B6ECA"/>
    <w:rsid w:val="001B6F35"/>
    <w:rsid w:val="001B78A3"/>
    <w:rsid w:val="001B7A6F"/>
    <w:rsid w:val="001B7D05"/>
    <w:rsid w:val="001C022C"/>
    <w:rsid w:val="001C0A22"/>
    <w:rsid w:val="001C0AE4"/>
    <w:rsid w:val="001C1131"/>
    <w:rsid w:val="001C1982"/>
    <w:rsid w:val="001C2560"/>
    <w:rsid w:val="001C25BC"/>
    <w:rsid w:val="001C2DD3"/>
    <w:rsid w:val="001C33EB"/>
    <w:rsid w:val="001C416D"/>
    <w:rsid w:val="001C477C"/>
    <w:rsid w:val="001C5186"/>
    <w:rsid w:val="001C52E3"/>
    <w:rsid w:val="001C57A7"/>
    <w:rsid w:val="001C5B9B"/>
    <w:rsid w:val="001C6DF7"/>
    <w:rsid w:val="001D02ED"/>
    <w:rsid w:val="001D0B2A"/>
    <w:rsid w:val="001D1EAA"/>
    <w:rsid w:val="001D2F8D"/>
    <w:rsid w:val="001D3E21"/>
    <w:rsid w:val="001D41FE"/>
    <w:rsid w:val="001D4630"/>
    <w:rsid w:val="001D6B8A"/>
    <w:rsid w:val="001D711B"/>
    <w:rsid w:val="001D7D0E"/>
    <w:rsid w:val="001E0B57"/>
    <w:rsid w:val="001E0FA6"/>
    <w:rsid w:val="001E1666"/>
    <w:rsid w:val="001E1E1F"/>
    <w:rsid w:val="001E2E55"/>
    <w:rsid w:val="001E3038"/>
    <w:rsid w:val="001E3784"/>
    <w:rsid w:val="001E3BE4"/>
    <w:rsid w:val="001E3E52"/>
    <w:rsid w:val="001E41F3"/>
    <w:rsid w:val="001E49B1"/>
    <w:rsid w:val="001E4AA3"/>
    <w:rsid w:val="001E50E2"/>
    <w:rsid w:val="001E5728"/>
    <w:rsid w:val="001E7D40"/>
    <w:rsid w:val="001F0201"/>
    <w:rsid w:val="001F11E2"/>
    <w:rsid w:val="001F14E3"/>
    <w:rsid w:val="001F2175"/>
    <w:rsid w:val="001F2777"/>
    <w:rsid w:val="001F3470"/>
    <w:rsid w:val="001F386E"/>
    <w:rsid w:val="001F4DCC"/>
    <w:rsid w:val="001F52DA"/>
    <w:rsid w:val="001F5737"/>
    <w:rsid w:val="001F5790"/>
    <w:rsid w:val="001F61FA"/>
    <w:rsid w:val="001F69D6"/>
    <w:rsid w:val="001F7D28"/>
    <w:rsid w:val="001F7F8D"/>
    <w:rsid w:val="0020037E"/>
    <w:rsid w:val="002003D3"/>
    <w:rsid w:val="002005BE"/>
    <w:rsid w:val="002005E0"/>
    <w:rsid w:val="0020080C"/>
    <w:rsid w:val="00200FB6"/>
    <w:rsid w:val="0020116F"/>
    <w:rsid w:val="00201195"/>
    <w:rsid w:val="00201222"/>
    <w:rsid w:val="00201248"/>
    <w:rsid w:val="00201C66"/>
    <w:rsid w:val="00201FC6"/>
    <w:rsid w:val="002023A8"/>
    <w:rsid w:val="00202978"/>
    <w:rsid w:val="0020390E"/>
    <w:rsid w:val="0020587A"/>
    <w:rsid w:val="00206431"/>
    <w:rsid w:val="00206464"/>
    <w:rsid w:val="002076C9"/>
    <w:rsid w:val="00207793"/>
    <w:rsid w:val="00207B7E"/>
    <w:rsid w:val="002103D8"/>
    <w:rsid w:val="00210C15"/>
    <w:rsid w:val="00212F1A"/>
    <w:rsid w:val="00213F9B"/>
    <w:rsid w:val="00213FB6"/>
    <w:rsid w:val="002146EA"/>
    <w:rsid w:val="002146F1"/>
    <w:rsid w:val="00214B36"/>
    <w:rsid w:val="002159E9"/>
    <w:rsid w:val="00215BB3"/>
    <w:rsid w:val="0021625C"/>
    <w:rsid w:val="002163FD"/>
    <w:rsid w:val="002167A3"/>
    <w:rsid w:val="00220069"/>
    <w:rsid w:val="002205FE"/>
    <w:rsid w:val="00220751"/>
    <w:rsid w:val="0022085B"/>
    <w:rsid w:val="00220AE1"/>
    <w:rsid w:val="00221063"/>
    <w:rsid w:val="002216EA"/>
    <w:rsid w:val="00221C82"/>
    <w:rsid w:val="00221D10"/>
    <w:rsid w:val="0022231D"/>
    <w:rsid w:val="00223782"/>
    <w:rsid w:val="00223971"/>
    <w:rsid w:val="00223AC9"/>
    <w:rsid w:val="002248AD"/>
    <w:rsid w:val="0022499C"/>
    <w:rsid w:val="00225102"/>
    <w:rsid w:val="002254C4"/>
    <w:rsid w:val="002258AF"/>
    <w:rsid w:val="00225BF4"/>
    <w:rsid w:val="00225D05"/>
    <w:rsid w:val="0022610E"/>
    <w:rsid w:val="002269A8"/>
    <w:rsid w:val="00226AF5"/>
    <w:rsid w:val="00226F7F"/>
    <w:rsid w:val="00226FD7"/>
    <w:rsid w:val="002277A5"/>
    <w:rsid w:val="00227EB6"/>
    <w:rsid w:val="00230088"/>
    <w:rsid w:val="00230B39"/>
    <w:rsid w:val="00231498"/>
    <w:rsid w:val="00231E2F"/>
    <w:rsid w:val="00231E54"/>
    <w:rsid w:val="00231FEF"/>
    <w:rsid w:val="002323A5"/>
    <w:rsid w:val="002330A7"/>
    <w:rsid w:val="0023334B"/>
    <w:rsid w:val="002334AE"/>
    <w:rsid w:val="00234F69"/>
    <w:rsid w:val="00235C39"/>
    <w:rsid w:val="00236399"/>
    <w:rsid w:val="00237DA7"/>
    <w:rsid w:val="00240DF9"/>
    <w:rsid w:val="00240E86"/>
    <w:rsid w:val="00242508"/>
    <w:rsid w:val="0024260D"/>
    <w:rsid w:val="00242E83"/>
    <w:rsid w:val="002432D5"/>
    <w:rsid w:val="0024335F"/>
    <w:rsid w:val="00243A36"/>
    <w:rsid w:val="00243F92"/>
    <w:rsid w:val="0024411E"/>
    <w:rsid w:val="0024422A"/>
    <w:rsid w:val="002442B1"/>
    <w:rsid w:val="00244692"/>
    <w:rsid w:val="002450FC"/>
    <w:rsid w:val="00245B23"/>
    <w:rsid w:val="00245EFC"/>
    <w:rsid w:val="0024624D"/>
    <w:rsid w:val="0024678E"/>
    <w:rsid w:val="0024679C"/>
    <w:rsid w:val="00246C2E"/>
    <w:rsid w:val="002479AA"/>
    <w:rsid w:val="00247B29"/>
    <w:rsid w:val="00250854"/>
    <w:rsid w:val="00250DF8"/>
    <w:rsid w:val="00251C6C"/>
    <w:rsid w:val="00251C90"/>
    <w:rsid w:val="00252248"/>
    <w:rsid w:val="00252D3B"/>
    <w:rsid w:val="002530BE"/>
    <w:rsid w:val="002532C1"/>
    <w:rsid w:val="00253740"/>
    <w:rsid w:val="00255735"/>
    <w:rsid w:val="00255B2E"/>
    <w:rsid w:val="002568AE"/>
    <w:rsid w:val="00257310"/>
    <w:rsid w:val="0025745D"/>
    <w:rsid w:val="00257AD3"/>
    <w:rsid w:val="0026022F"/>
    <w:rsid w:val="00260FEA"/>
    <w:rsid w:val="00261694"/>
    <w:rsid w:val="00261CB3"/>
    <w:rsid w:val="00262757"/>
    <w:rsid w:val="002629EA"/>
    <w:rsid w:val="00263AF4"/>
    <w:rsid w:val="00263B0E"/>
    <w:rsid w:val="00265248"/>
    <w:rsid w:val="0026538A"/>
    <w:rsid w:val="002667DD"/>
    <w:rsid w:val="00266F1D"/>
    <w:rsid w:val="002675AE"/>
    <w:rsid w:val="0026776D"/>
    <w:rsid w:val="00267881"/>
    <w:rsid w:val="00267EF2"/>
    <w:rsid w:val="00267F57"/>
    <w:rsid w:val="00270805"/>
    <w:rsid w:val="00271191"/>
    <w:rsid w:val="00271265"/>
    <w:rsid w:val="002731EE"/>
    <w:rsid w:val="00273715"/>
    <w:rsid w:val="00273821"/>
    <w:rsid w:val="00273C0B"/>
    <w:rsid w:val="00273CD4"/>
    <w:rsid w:val="002746CF"/>
    <w:rsid w:val="0027487C"/>
    <w:rsid w:val="00274C66"/>
    <w:rsid w:val="00274E67"/>
    <w:rsid w:val="00274ED7"/>
    <w:rsid w:val="00275CC5"/>
    <w:rsid w:val="00275D12"/>
    <w:rsid w:val="0027654B"/>
    <w:rsid w:val="00276962"/>
    <w:rsid w:val="00276B1F"/>
    <w:rsid w:val="00277B08"/>
    <w:rsid w:val="00280399"/>
    <w:rsid w:val="00280533"/>
    <w:rsid w:val="0028062F"/>
    <w:rsid w:val="002807B4"/>
    <w:rsid w:val="002808AD"/>
    <w:rsid w:val="00281E24"/>
    <w:rsid w:val="00281EB0"/>
    <w:rsid w:val="00282B18"/>
    <w:rsid w:val="00282E36"/>
    <w:rsid w:val="002833C1"/>
    <w:rsid w:val="0028509B"/>
    <w:rsid w:val="00285291"/>
    <w:rsid w:val="00285734"/>
    <w:rsid w:val="00285CC4"/>
    <w:rsid w:val="00285FED"/>
    <w:rsid w:val="00286753"/>
    <w:rsid w:val="00286A94"/>
    <w:rsid w:val="0028716F"/>
    <w:rsid w:val="00287F71"/>
    <w:rsid w:val="00290A80"/>
    <w:rsid w:val="00291B45"/>
    <w:rsid w:val="00292EAA"/>
    <w:rsid w:val="00293006"/>
    <w:rsid w:val="0029329A"/>
    <w:rsid w:val="00293612"/>
    <w:rsid w:val="00293D85"/>
    <w:rsid w:val="00294D9C"/>
    <w:rsid w:val="00294F41"/>
    <w:rsid w:val="00295352"/>
    <w:rsid w:val="00295D94"/>
    <w:rsid w:val="00295F8C"/>
    <w:rsid w:val="00297BF2"/>
    <w:rsid w:val="002A011F"/>
    <w:rsid w:val="002A03B3"/>
    <w:rsid w:val="002A0B43"/>
    <w:rsid w:val="002A122F"/>
    <w:rsid w:val="002A1A73"/>
    <w:rsid w:val="002A1EB3"/>
    <w:rsid w:val="002A1EDC"/>
    <w:rsid w:val="002A2211"/>
    <w:rsid w:val="002A2398"/>
    <w:rsid w:val="002A2409"/>
    <w:rsid w:val="002A2461"/>
    <w:rsid w:val="002A2747"/>
    <w:rsid w:val="002A2A91"/>
    <w:rsid w:val="002A2FC1"/>
    <w:rsid w:val="002A3CC8"/>
    <w:rsid w:val="002A470A"/>
    <w:rsid w:val="002A47FD"/>
    <w:rsid w:val="002A4E86"/>
    <w:rsid w:val="002A5CB3"/>
    <w:rsid w:val="002A5DCA"/>
    <w:rsid w:val="002A68A3"/>
    <w:rsid w:val="002A6AB3"/>
    <w:rsid w:val="002A6FBE"/>
    <w:rsid w:val="002A7592"/>
    <w:rsid w:val="002B0196"/>
    <w:rsid w:val="002B0271"/>
    <w:rsid w:val="002B0449"/>
    <w:rsid w:val="002B0CE4"/>
    <w:rsid w:val="002B1DD0"/>
    <w:rsid w:val="002B2C60"/>
    <w:rsid w:val="002B4137"/>
    <w:rsid w:val="002B4B09"/>
    <w:rsid w:val="002B4B2A"/>
    <w:rsid w:val="002B4E3F"/>
    <w:rsid w:val="002B5921"/>
    <w:rsid w:val="002B59FE"/>
    <w:rsid w:val="002B5EA8"/>
    <w:rsid w:val="002B5EFA"/>
    <w:rsid w:val="002B65DA"/>
    <w:rsid w:val="002B6C9A"/>
    <w:rsid w:val="002B7BEF"/>
    <w:rsid w:val="002C0528"/>
    <w:rsid w:val="002C06C4"/>
    <w:rsid w:val="002C1490"/>
    <w:rsid w:val="002C14DC"/>
    <w:rsid w:val="002C179E"/>
    <w:rsid w:val="002C2735"/>
    <w:rsid w:val="002C28CD"/>
    <w:rsid w:val="002C3E2A"/>
    <w:rsid w:val="002C4624"/>
    <w:rsid w:val="002C4996"/>
    <w:rsid w:val="002C5525"/>
    <w:rsid w:val="002C55A1"/>
    <w:rsid w:val="002C6178"/>
    <w:rsid w:val="002C6E0A"/>
    <w:rsid w:val="002C6F80"/>
    <w:rsid w:val="002C76A9"/>
    <w:rsid w:val="002C7D75"/>
    <w:rsid w:val="002D0123"/>
    <w:rsid w:val="002D0AE4"/>
    <w:rsid w:val="002D1513"/>
    <w:rsid w:val="002D29ED"/>
    <w:rsid w:val="002D2A12"/>
    <w:rsid w:val="002D32AD"/>
    <w:rsid w:val="002D349B"/>
    <w:rsid w:val="002D404E"/>
    <w:rsid w:val="002D4A87"/>
    <w:rsid w:val="002D4B06"/>
    <w:rsid w:val="002D4E51"/>
    <w:rsid w:val="002D52BA"/>
    <w:rsid w:val="002D59A6"/>
    <w:rsid w:val="002D6410"/>
    <w:rsid w:val="002D6921"/>
    <w:rsid w:val="002D714A"/>
    <w:rsid w:val="002D721E"/>
    <w:rsid w:val="002D7852"/>
    <w:rsid w:val="002E00D1"/>
    <w:rsid w:val="002E1052"/>
    <w:rsid w:val="002E12D9"/>
    <w:rsid w:val="002E16EB"/>
    <w:rsid w:val="002E1E2E"/>
    <w:rsid w:val="002E2184"/>
    <w:rsid w:val="002E3A24"/>
    <w:rsid w:val="002E3A9C"/>
    <w:rsid w:val="002E3AF5"/>
    <w:rsid w:val="002E3D30"/>
    <w:rsid w:val="002E4185"/>
    <w:rsid w:val="002E43A6"/>
    <w:rsid w:val="002E44BF"/>
    <w:rsid w:val="002E4603"/>
    <w:rsid w:val="002E4E79"/>
    <w:rsid w:val="002E4ECC"/>
    <w:rsid w:val="002E5179"/>
    <w:rsid w:val="002E5DE1"/>
    <w:rsid w:val="002E64C7"/>
    <w:rsid w:val="002E74B9"/>
    <w:rsid w:val="002E7F7D"/>
    <w:rsid w:val="002E7FB6"/>
    <w:rsid w:val="002F03BC"/>
    <w:rsid w:val="002F0A74"/>
    <w:rsid w:val="002F0C59"/>
    <w:rsid w:val="002F1A26"/>
    <w:rsid w:val="002F289C"/>
    <w:rsid w:val="002F2F32"/>
    <w:rsid w:val="002F3AAB"/>
    <w:rsid w:val="002F3EDD"/>
    <w:rsid w:val="002F42AA"/>
    <w:rsid w:val="002F4B5A"/>
    <w:rsid w:val="002F5A1F"/>
    <w:rsid w:val="002F5D84"/>
    <w:rsid w:val="002F61BD"/>
    <w:rsid w:val="002F6303"/>
    <w:rsid w:val="002F6A71"/>
    <w:rsid w:val="002F70E1"/>
    <w:rsid w:val="002F781D"/>
    <w:rsid w:val="002F7A88"/>
    <w:rsid w:val="002F7AFD"/>
    <w:rsid w:val="003013A1"/>
    <w:rsid w:val="00301DDC"/>
    <w:rsid w:val="00301F17"/>
    <w:rsid w:val="0030269D"/>
    <w:rsid w:val="00302DF4"/>
    <w:rsid w:val="00302F78"/>
    <w:rsid w:val="003034CD"/>
    <w:rsid w:val="00303BC4"/>
    <w:rsid w:val="00303C27"/>
    <w:rsid w:val="00304097"/>
    <w:rsid w:val="0030467F"/>
    <w:rsid w:val="00305706"/>
    <w:rsid w:val="00305BD4"/>
    <w:rsid w:val="00305EE5"/>
    <w:rsid w:val="00305FAE"/>
    <w:rsid w:val="0030640D"/>
    <w:rsid w:val="003064D9"/>
    <w:rsid w:val="00306938"/>
    <w:rsid w:val="00306C6F"/>
    <w:rsid w:val="0030719E"/>
    <w:rsid w:val="00307DF5"/>
    <w:rsid w:val="00310110"/>
    <w:rsid w:val="00310C2C"/>
    <w:rsid w:val="00310CEE"/>
    <w:rsid w:val="00310F20"/>
    <w:rsid w:val="00311CB6"/>
    <w:rsid w:val="003121CA"/>
    <w:rsid w:val="00312856"/>
    <w:rsid w:val="003128D9"/>
    <w:rsid w:val="00312C9E"/>
    <w:rsid w:val="00313432"/>
    <w:rsid w:val="00313F98"/>
    <w:rsid w:val="0031508D"/>
    <w:rsid w:val="00315C3F"/>
    <w:rsid w:val="00315F2F"/>
    <w:rsid w:val="00316B5B"/>
    <w:rsid w:val="00316D4A"/>
    <w:rsid w:val="0031745B"/>
    <w:rsid w:val="003176C1"/>
    <w:rsid w:val="00320AC9"/>
    <w:rsid w:val="0032143F"/>
    <w:rsid w:val="0032147C"/>
    <w:rsid w:val="00321CE5"/>
    <w:rsid w:val="00321F8E"/>
    <w:rsid w:val="00322061"/>
    <w:rsid w:val="0032315E"/>
    <w:rsid w:val="003233BF"/>
    <w:rsid w:val="0032442D"/>
    <w:rsid w:val="003248EE"/>
    <w:rsid w:val="003250A5"/>
    <w:rsid w:val="00325E59"/>
    <w:rsid w:val="00326C49"/>
    <w:rsid w:val="00327FE9"/>
    <w:rsid w:val="003307AE"/>
    <w:rsid w:val="00330CAC"/>
    <w:rsid w:val="00330F7B"/>
    <w:rsid w:val="003310C4"/>
    <w:rsid w:val="00331683"/>
    <w:rsid w:val="00332375"/>
    <w:rsid w:val="00332785"/>
    <w:rsid w:val="00332B0C"/>
    <w:rsid w:val="00333176"/>
    <w:rsid w:val="00333B90"/>
    <w:rsid w:val="00333CE9"/>
    <w:rsid w:val="00335314"/>
    <w:rsid w:val="003358BB"/>
    <w:rsid w:val="00336A15"/>
    <w:rsid w:val="003371C6"/>
    <w:rsid w:val="00340D0C"/>
    <w:rsid w:val="00341464"/>
    <w:rsid w:val="00341777"/>
    <w:rsid w:val="00341EAA"/>
    <w:rsid w:val="00341F41"/>
    <w:rsid w:val="00343E5D"/>
    <w:rsid w:val="0034422A"/>
    <w:rsid w:val="003442A9"/>
    <w:rsid w:val="00346A7B"/>
    <w:rsid w:val="00347611"/>
    <w:rsid w:val="00347699"/>
    <w:rsid w:val="00347990"/>
    <w:rsid w:val="003500E7"/>
    <w:rsid w:val="00351344"/>
    <w:rsid w:val="003513B8"/>
    <w:rsid w:val="003517B0"/>
    <w:rsid w:val="003520DC"/>
    <w:rsid w:val="00352BBE"/>
    <w:rsid w:val="00352F8F"/>
    <w:rsid w:val="003533AB"/>
    <w:rsid w:val="00353BAD"/>
    <w:rsid w:val="00355E3A"/>
    <w:rsid w:val="003561A3"/>
    <w:rsid w:val="00356B36"/>
    <w:rsid w:val="00356F77"/>
    <w:rsid w:val="00361570"/>
    <w:rsid w:val="00361962"/>
    <w:rsid w:val="00361E51"/>
    <w:rsid w:val="00362B1E"/>
    <w:rsid w:val="003632B1"/>
    <w:rsid w:val="00363A73"/>
    <w:rsid w:val="003641B1"/>
    <w:rsid w:val="003643D7"/>
    <w:rsid w:val="0036442C"/>
    <w:rsid w:val="00364736"/>
    <w:rsid w:val="003657AE"/>
    <w:rsid w:val="00365A39"/>
    <w:rsid w:val="00365C27"/>
    <w:rsid w:val="00365F5E"/>
    <w:rsid w:val="00365FDD"/>
    <w:rsid w:val="00366340"/>
    <w:rsid w:val="00366565"/>
    <w:rsid w:val="00367370"/>
    <w:rsid w:val="00367F14"/>
    <w:rsid w:val="00367F56"/>
    <w:rsid w:val="00370286"/>
    <w:rsid w:val="0037031F"/>
    <w:rsid w:val="00370700"/>
    <w:rsid w:val="00370E82"/>
    <w:rsid w:val="003716D6"/>
    <w:rsid w:val="003729A8"/>
    <w:rsid w:val="00372A7D"/>
    <w:rsid w:val="00372D06"/>
    <w:rsid w:val="00373629"/>
    <w:rsid w:val="0037427C"/>
    <w:rsid w:val="00374CE7"/>
    <w:rsid w:val="003752C3"/>
    <w:rsid w:val="00375EF6"/>
    <w:rsid w:val="00376AE3"/>
    <w:rsid w:val="00376EF8"/>
    <w:rsid w:val="00380F99"/>
    <w:rsid w:val="0038179E"/>
    <w:rsid w:val="00381B88"/>
    <w:rsid w:val="00381C0D"/>
    <w:rsid w:val="00381F6C"/>
    <w:rsid w:val="00382DDF"/>
    <w:rsid w:val="00384C69"/>
    <w:rsid w:val="00384EED"/>
    <w:rsid w:val="00386243"/>
    <w:rsid w:val="00386FF5"/>
    <w:rsid w:val="00387664"/>
    <w:rsid w:val="00387868"/>
    <w:rsid w:val="00387985"/>
    <w:rsid w:val="00390384"/>
    <w:rsid w:val="003909F8"/>
    <w:rsid w:val="00390AAC"/>
    <w:rsid w:val="00390EDA"/>
    <w:rsid w:val="0039156C"/>
    <w:rsid w:val="003929CE"/>
    <w:rsid w:val="00392C5F"/>
    <w:rsid w:val="00392D56"/>
    <w:rsid w:val="003936AD"/>
    <w:rsid w:val="0039412B"/>
    <w:rsid w:val="003943B5"/>
    <w:rsid w:val="00394416"/>
    <w:rsid w:val="00394A38"/>
    <w:rsid w:val="0039512A"/>
    <w:rsid w:val="0039604D"/>
    <w:rsid w:val="00396723"/>
    <w:rsid w:val="00396901"/>
    <w:rsid w:val="003A1D93"/>
    <w:rsid w:val="003A56B1"/>
    <w:rsid w:val="003A6418"/>
    <w:rsid w:val="003A6516"/>
    <w:rsid w:val="003A7008"/>
    <w:rsid w:val="003B0632"/>
    <w:rsid w:val="003B0DC1"/>
    <w:rsid w:val="003B26AA"/>
    <w:rsid w:val="003B307A"/>
    <w:rsid w:val="003B33C5"/>
    <w:rsid w:val="003B43D5"/>
    <w:rsid w:val="003B44D4"/>
    <w:rsid w:val="003B4762"/>
    <w:rsid w:val="003B59C2"/>
    <w:rsid w:val="003B705F"/>
    <w:rsid w:val="003C073C"/>
    <w:rsid w:val="003C077E"/>
    <w:rsid w:val="003C0920"/>
    <w:rsid w:val="003C09C0"/>
    <w:rsid w:val="003C0C82"/>
    <w:rsid w:val="003C15ED"/>
    <w:rsid w:val="003C1E9B"/>
    <w:rsid w:val="003C3310"/>
    <w:rsid w:val="003C3A78"/>
    <w:rsid w:val="003C51E5"/>
    <w:rsid w:val="003C5E65"/>
    <w:rsid w:val="003C6D51"/>
    <w:rsid w:val="003C7C0B"/>
    <w:rsid w:val="003D09B3"/>
    <w:rsid w:val="003D0CD2"/>
    <w:rsid w:val="003D101F"/>
    <w:rsid w:val="003D1A37"/>
    <w:rsid w:val="003D1C9F"/>
    <w:rsid w:val="003D26A9"/>
    <w:rsid w:val="003D4C9D"/>
    <w:rsid w:val="003D4CBF"/>
    <w:rsid w:val="003D5DCB"/>
    <w:rsid w:val="003D6111"/>
    <w:rsid w:val="003D6356"/>
    <w:rsid w:val="003D6706"/>
    <w:rsid w:val="003D6CC0"/>
    <w:rsid w:val="003D6E9F"/>
    <w:rsid w:val="003D75B4"/>
    <w:rsid w:val="003D7778"/>
    <w:rsid w:val="003D7CEC"/>
    <w:rsid w:val="003E0039"/>
    <w:rsid w:val="003E0E80"/>
    <w:rsid w:val="003E2D5F"/>
    <w:rsid w:val="003E375D"/>
    <w:rsid w:val="003E3962"/>
    <w:rsid w:val="003E397D"/>
    <w:rsid w:val="003E4FCE"/>
    <w:rsid w:val="003E6B75"/>
    <w:rsid w:val="003E6FF9"/>
    <w:rsid w:val="003E7F5B"/>
    <w:rsid w:val="003F0064"/>
    <w:rsid w:val="003F08B1"/>
    <w:rsid w:val="003F0D64"/>
    <w:rsid w:val="003F0F26"/>
    <w:rsid w:val="003F1231"/>
    <w:rsid w:val="003F2516"/>
    <w:rsid w:val="003F2930"/>
    <w:rsid w:val="003F31F9"/>
    <w:rsid w:val="003F34A7"/>
    <w:rsid w:val="003F419A"/>
    <w:rsid w:val="003F5AD3"/>
    <w:rsid w:val="003F72AA"/>
    <w:rsid w:val="00400F71"/>
    <w:rsid w:val="0040124C"/>
    <w:rsid w:val="00402D8A"/>
    <w:rsid w:val="00403136"/>
    <w:rsid w:val="00403256"/>
    <w:rsid w:val="00403597"/>
    <w:rsid w:val="00403716"/>
    <w:rsid w:val="0040397B"/>
    <w:rsid w:val="0040544F"/>
    <w:rsid w:val="004054B5"/>
    <w:rsid w:val="00405B3B"/>
    <w:rsid w:val="0040734E"/>
    <w:rsid w:val="00407AFD"/>
    <w:rsid w:val="00407B5A"/>
    <w:rsid w:val="00407BC4"/>
    <w:rsid w:val="00410923"/>
    <w:rsid w:val="004112A6"/>
    <w:rsid w:val="004114EC"/>
    <w:rsid w:val="00411A81"/>
    <w:rsid w:val="004120F3"/>
    <w:rsid w:val="004122AC"/>
    <w:rsid w:val="00412336"/>
    <w:rsid w:val="00412954"/>
    <w:rsid w:val="0041390E"/>
    <w:rsid w:val="00413977"/>
    <w:rsid w:val="00414F67"/>
    <w:rsid w:val="0041585F"/>
    <w:rsid w:val="00415963"/>
    <w:rsid w:val="00416677"/>
    <w:rsid w:val="0041669D"/>
    <w:rsid w:val="00416AC5"/>
    <w:rsid w:val="00416F2F"/>
    <w:rsid w:val="004171DF"/>
    <w:rsid w:val="00417733"/>
    <w:rsid w:val="00417A30"/>
    <w:rsid w:val="00417E2A"/>
    <w:rsid w:val="00421471"/>
    <w:rsid w:val="004218CA"/>
    <w:rsid w:val="00421EAB"/>
    <w:rsid w:val="0042246C"/>
    <w:rsid w:val="0042269B"/>
    <w:rsid w:val="00422898"/>
    <w:rsid w:val="00422BA0"/>
    <w:rsid w:val="004236A9"/>
    <w:rsid w:val="004257D9"/>
    <w:rsid w:val="0042581A"/>
    <w:rsid w:val="00425970"/>
    <w:rsid w:val="00425A11"/>
    <w:rsid w:val="00425E56"/>
    <w:rsid w:val="00426C1E"/>
    <w:rsid w:val="00426FB8"/>
    <w:rsid w:val="00427E77"/>
    <w:rsid w:val="00430105"/>
    <w:rsid w:val="00430B05"/>
    <w:rsid w:val="00431557"/>
    <w:rsid w:val="00431CC8"/>
    <w:rsid w:val="00432DE1"/>
    <w:rsid w:val="00433B4F"/>
    <w:rsid w:val="00433E63"/>
    <w:rsid w:val="00434944"/>
    <w:rsid w:val="00434BE2"/>
    <w:rsid w:val="00435F22"/>
    <w:rsid w:val="004367D4"/>
    <w:rsid w:val="00436FD5"/>
    <w:rsid w:val="00437DE6"/>
    <w:rsid w:val="00440524"/>
    <w:rsid w:val="00440967"/>
    <w:rsid w:val="00440A1D"/>
    <w:rsid w:val="004418E0"/>
    <w:rsid w:val="00441BA6"/>
    <w:rsid w:val="004420BA"/>
    <w:rsid w:val="00442CF9"/>
    <w:rsid w:val="00442D97"/>
    <w:rsid w:val="004430C6"/>
    <w:rsid w:val="004435B9"/>
    <w:rsid w:val="004447D2"/>
    <w:rsid w:val="00444983"/>
    <w:rsid w:val="0044529A"/>
    <w:rsid w:val="00445934"/>
    <w:rsid w:val="00445FD3"/>
    <w:rsid w:val="0044622B"/>
    <w:rsid w:val="0044649F"/>
    <w:rsid w:val="0044674B"/>
    <w:rsid w:val="00446CF1"/>
    <w:rsid w:val="00446D7B"/>
    <w:rsid w:val="00446E1B"/>
    <w:rsid w:val="00447A54"/>
    <w:rsid w:val="00450EED"/>
    <w:rsid w:val="00452343"/>
    <w:rsid w:val="00452A1F"/>
    <w:rsid w:val="00453E5B"/>
    <w:rsid w:val="0045424F"/>
    <w:rsid w:val="004553F4"/>
    <w:rsid w:val="004558FC"/>
    <w:rsid w:val="00455D9C"/>
    <w:rsid w:val="00455F90"/>
    <w:rsid w:val="004567A8"/>
    <w:rsid w:val="0045684C"/>
    <w:rsid w:val="0045721B"/>
    <w:rsid w:val="00457B2C"/>
    <w:rsid w:val="0046001D"/>
    <w:rsid w:val="00460189"/>
    <w:rsid w:val="0046036E"/>
    <w:rsid w:val="0046072B"/>
    <w:rsid w:val="00460DFE"/>
    <w:rsid w:val="004615B2"/>
    <w:rsid w:val="00461A6B"/>
    <w:rsid w:val="00461ABD"/>
    <w:rsid w:val="004623B0"/>
    <w:rsid w:val="004625A1"/>
    <w:rsid w:val="00462CF8"/>
    <w:rsid w:val="0046350E"/>
    <w:rsid w:val="00463C4F"/>
    <w:rsid w:val="00464782"/>
    <w:rsid w:val="00464CBA"/>
    <w:rsid w:val="004657C2"/>
    <w:rsid w:val="00466B68"/>
    <w:rsid w:val="004674D1"/>
    <w:rsid w:val="004675A7"/>
    <w:rsid w:val="004678D4"/>
    <w:rsid w:val="004704C4"/>
    <w:rsid w:val="00471577"/>
    <w:rsid w:val="00471696"/>
    <w:rsid w:val="0047197D"/>
    <w:rsid w:val="00471F8F"/>
    <w:rsid w:val="0047225D"/>
    <w:rsid w:val="00472352"/>
    <w:rsid w:val="00472B23"/>
    <w:rsid w:val="00472C67"/>
    <w:rsid w:val="004736C6"/>
    <w:rsid w:val="00473EF9"/>
    <w:rsid w:val="00474BEB"/>
    <w:rsid w:val="0047544E"/>
    <w:rsid w:val="0047550E"/>
    <w:rsid w:val="004756E4"/>
    <w:rsid w:val="00475A35"/>
    <w:rsid w:val="00476E0E"/>
    <w:rsid w:val="00476F6C"/>
    <w:rsid w:val="00477BE8"/>
    <w:rsid w:val="00480D71"/>
    <w:rsid w:val="0048186E"/>
    <w:rsid w:val="004822A4"/>
    <w:rsid w:val="00482495"/>
    <w:rsid w:val="00483421"/>
    <w:rsid w:val="00483626"/>
    <w:rsid w:val="0048389D"/>
    <w:rsid w:val="00483A2D"/>
    <w:rsid w:val="004854ED"/>
    <w:rsid w:val="0048588B"/>
    <w:rsid w:val="00486706"/>
    <w:rsid w:val="00486BE8"/>
    <w:rsid w:val="00487B4A"/>
    <w:rsid w:val="00487CC1"/>
    <w:rsid w:val="004905B3"/>
    <w:rsid w:val="0049166A"/>
    <w:rsid w:val="00492263"/>
    <w:rsid w:val="0049243B"/>
    <w:rsid w:val="00492CF6"/>
    <w:rsid w:val="004933D6"/>
    <w:rsid w:val="004938DF"/>
    <w:rsid w:val="00493E89"/>
    <w:rsid w:val="004941D5"/>
    <w:rsid w:val="0049454B"/>
    <w:rsid w:val="00494F49"/>
    <w:rsid w:val="004957FE"/>
    <w:rsid w:val="00495CF6"/>
    <w:rsid w:val="00495EF4"/>
    <w:rsid w:val="0049637A"/>
    <w:rsid w:val="004966D9"/>
    <w:rsid w:val="00496AEC"/>
    <w:rsid w:val="00496BDF"/>
    <w:rsid w:val="004973A5"/>
    <w:rsid w:val="004A0421"/>
    <w:rsid w:val="004A04A0"/>
    <w:rsid w:val="004A057E"/>
    <w:rsid w:val="004A1824"/>
    <w:rsid w:val="004A1F6C"/>
    <w:rsid w:val="004A20AC"/>
    <w:rsid w:val="004A2950"/>
    <w:rsid w:val="004A2B61"/>
    <w:rsid w:val="004A2EF8"/>
    <w:rsid w:val="004A3244"/>
    <w:rsid w:val="004A3677"/>
    <w:rsid w:val="004A43AA"/>
    <w:rsid w:val="004A440A"/>
    <w:rsid w:val="004A4FC6"/>
    <w:rsid w:val="004A51B8"/>
    <w:rsid w:val="004A531E"/>
    <w:rsid w:val="004A586D"/>
    <w:rsid w:val="004A60C1"/>
    <w:rsid w:val="004A6E05"/>
    <w:rsid w:val="004A72EE"/>
    <w:rsid w:val="004B0210"/>
    <w:rsid w:val="004B0D8D"/>
    <w:rsid w:val="004B2859"/>
    <w:rsid w:val="004B2C57"/>
    <w:rsid w:val="004B3D21"/>
    <w:rsid w:val="004B3D5B"/>
    <w:rsid w:val="004B3EF6"/>
    <w:rsid w:val="004B429E"/>
    <w:rsid w:val="004B43AE"/>
    <w:rsid w:val="004B52C0"/>
    <w:rsid w:val="004B5C2A"/>
    <w:rsid w:val="004B6923"/>
    <w:rsid w:val="004B75BC"/>
    <w:rsid w:val="004B7B70"/>
    <w:rsid w:val="004C01F4"/>
    <w:rsid w:val="004C166F"/>
    <w:rsid w:val="004C16C8"/>
    <w:rsid w:val="004C1709"/>
    <w:rsid w:val="004C199F"/>
    <w:rsid w:val="004C1E5C"/>
    <w:rsid w:val="004C3899"/>
    <w:rsid w:val="004C4FA4"/>
    <w:rsid w:val="004C500E"/>
    <w:rsid w:val="004C5C34"/>
    <w:rsid w:val="004C62A4"/>
    <w:rsid w:val="004C634E"/>
    <w:rsid w:val="004C6414"/>
    <w:rsid w:val="004C66B8"/>
    <w:rsid w:val="004C783C"/>
    <w:rsid w:val="004C798D"/>
    <w:rsid w:val="004C7B58"/>
    <w:rsid w:val="004D0B76"/>
    <w:rsid w:val="004D1072"/>
    <w:rsid w:val="004D17ED"/>
    <w:rsid w:val="004D244F"/>
    <w:rsid w:val="004D3F97"/>
    <w:rsid w:val="004D4029"/>
    <w:rsid w:val="004D4176"/>
    <w:rsid w:val="004D5428"/>
    <w:rsid w:val="004D608B"/>
    <w:rsid w:val="004D6157"/>
    <w:rsid w:val="004D65F4"/>
    <w:rsid w:val="004D677A"/>
    <w:rsid w:val="004D68D6"/>
    <w:rsid w:val="004D6E82"/>
    <w:rsid w:val="004D711D"/>
    <w:rsid w:val="004E0744"/>
    <w:rsid w:val="004E0B94"/>
    <w:rsid w:val="004E0BD2"/>
    <w:rsid w:val="004E0DAF"/>
    <w:rsid w:val="004E0F95"/>
    <w:rsid w:val="004E118E"/>
    <w:rsid w:val="004E1A4C"/>
    <w:rsid w:val="004E1D3C"/>
    <w:rsid w:val="004E20B9"/>
    <w:rsid w:val="004E22D6"/>
    <w:rsid w:val="004E2313"/>
    <w:rsid w:val="004E2A06"/>
    <w:rsid w:val="004E2B85"/>
    <w:rsid w:val="004E3836"/>
    <w:rsid w:val="004E3ACA"/>
    <w:rsid w:val="004E533F"/>
    <w:rsid w:val="004E5D15"/>
    <w:rsid w:val="004E6012"/>
    <w:rsid w:val="004E720F"/>
    <w:rsid w:val="004E7EAF"/>
    <w:rsid w:val="004F0025"/>
    <w:rsid w:val="004F0E70"/>
    <w:rsid w:val="004F1269"/>
    <w:rsid w:val="004F158A"/>
    <w:rsid w:val="004F197E"/>
    <w:rsid w:val="004F2C82"/>
    <w:rsid w:val="004F2E14"/>
    <w:rsid w:val="004F34D4"/>
    <w:rsid w:val="004F45CF"/>
    <w:rsid w:val="004F4925"/>
    <w:rsid w:val="004F49AD"/>
    <w:rsid w:val="004F4FC8"/>
    <w:rsid w:val="004F52D5"/>
    <w:rsid w:val="004F6629"/>
    <w:rsid w:val="004F679F"/>
    <w:rsid w:val="004F692E"/>
    <w:rsid w:val="004F6EFB"/>
    <w:rsid w:val="004F6FB9"/>
    <w:rsid w:val="004F7D9D"/>
    <w:rsid w:val="005009F6"/>
    <w:rsid w:val="00501AD5"/>
    <w:rsid w:val="00501E2D"/>
    <w:rsid w:val="00502187"/>
    <w:rsid w:val="005022BF"/>
    <w:rsid w:val="00502BDF"/>
    <w:rsid w:val="0050370B"/>
    <w:rsid w:val="005037C3"/>
    <w:rsid w:val="005038A9"/>
    <w:rsid w:val="00503EDF"/>
    <w:rsid w:val="00504377"/>
    <w:rsid w:val="0050492B"/>
    <w:rsid w:val="00504AFF"/>
    <w:rsid w:val="00505103"/>
    <w:rsid w:val="00505471"/>
    <w:rsid w:val="00505763"/>
    <w:rsid w:val="00506769"/>
    <w:rsid w:val="00506C24"/>
    <w:rsid w:val="00506CEC"/>
    <w:rsid w:val="005071D6"/>
    <w:rsid w:val="00507DFB"/>
    <w:rsid w:val="005111A9"/>
    <w:rsid w:val="005111B4"/>
    <w:rsid w:val="00511B83"/>
    <w:rsid w:val="005125DD"/>
    <w:rsid w:val="00512BBA"/>
    <w:rsid w:val="005132D2"/>
    <w:rsid w:val="00514043"/>
    <w:rsid w:val="00514664"/>
    <w:rsid w:val="005147DE"/>
    <w:rsid w:val="00515C73"/>
    <w:rsid w:val="005160AA"/>
    <w:rsid w:val="0051636C"/>
    <w:rsid w:val="0051671D"/>
    <w:rsid w:val="00516808"/>
    <w:rsid w:val="00516C17"/>
    <w:rsid w:val="00516C90"/>
    <w:rsid w:val="00517114"/>
    <w:rsid w:val="005173D2"/>
    <w:rsid w:val="005174B5"/>
    <w:rsid w:val="005202E5"/>
    <w:rsid w:val="0052072E"/>
    <w:rsid w:val="00521410"/>
    <w:rsid w:val="00521F4D"/>
    <w:rsid w:val="00522D9B"/>
    <w:rsid w:val="00522DFE"/>
    <w:rsid w:val="0052306A"/>
    <w:rsid w:val="005232CC"/>
    <w:rsid w:val="00523857"/>
    <w:rsid w:val="005239AB"/>
    <w:rsid w:val="00523B56"/>
    <w:rsid w:val="005242AC"/>
    <w:rsid w:val="005247B1"/>
    <w:rsid w:val="005249BF"/>
    <w:rsid w:val="00524F1F"/>
    <w:rsid w:val="00525A0A"/>
    <w:rsid w:val="00525F0B"/>
    <w:rsid w:val="0052659C"/>
    <w:rsid w:val="00526613"/>
    <w:rsid w:val="005266F6"/>
    <w:rsid w:val="00526805"/>
    <w:rsid w:val="0052770D"/>
    <w:rsid w:val="00527E62"/>
    <w:rsid w:val="00530062"/>
    <w:rsid w:val="005304D0"/>
    <w:rsid w:val="00530621"/>
    <w:rsid w:val="00530675"/>
    <w:rsid w:val="00531843"/>
    <w:rsid w:val="00532097"/>
    <w:rsid w:val="00532A0E"/>
    <w:rsid w:val="005330C0"/>
    <w:rsid w:val="00533BCD"/>
    <w:rsid w:val="005343C7"/>
    <w:rsid w:val="00536046"/>
    <w:rsid w:val="00537361"/>
    <w:rsid w:val="00537B0B"/>
    <w:rsid w:val="00541256"/>
    <w:rsid w:val="00541AAC"/>
    <w:rsid w:val="00541CC2"/>
    <w:rsid w:val="00543726"/>
    <w:rsid w:val="005437B1"/>
    <w:rsid w:val="0054568B"/>
    <w:rsid w:val="00545A20"/>
    <w:rsid w:val="00545BF0"/>
    <w:rsid w:val="0054627A"/>
    <w:rsid w:val="00546D36"/>
    <w:rsid w:val="00546EF4"/>
    <w:rsid w:val="0054785C"/>
    <w:rsid w:val="0054798C"/>
    <w:rsid w:val="0055015E"/>
    <w:rsid w:val="005501A1"/>
    <w:rsid w:val="00550C99"/>
    <w:rsid w:val="00551216"/>
    <w:rsid w:val="005518D1"/>
    <w:rsid w:val="00551DDD"/>
    <w:rsid w:val="00551EFF"/>
    <w:rsid w:val="005524B8"/>
    <w:rsid w:val="00552610"/>
    <w:rsid w:val="00552F75"/>
    <w:rsid w:val="005546C7"/>
    <w:rsid w:val="00554B79"/>
    <w:rsid w:val="005554DB"/>
    <w:rsid w:val="00555F79"/>
    <w:rsid w:val="005562A3"/>
    <w:rsid w:val="00556F12"/>
    <w:rsid w:val="005573F7"/>
    <w:rsid w:val="00557869"/>
    <w:rsid w:val="00557913"/>
    <w:rsid w:val="00560CC7"/>
    <w:rsid w:val="00560E56"/>
    <w:rsid w:val="005611B0"/>
    <w:rsid w:val="0056158E"/>
    <w:rsid w:val="00562210"/>
    <w:rsid w:val="005634D7"/>
    <w:rsid w:val="005638BA"/>
    <w:rsid w:val="00563DBE"/>
    <w:rsid w:val="00563F2E"/>
    <w:rsid w:val="005646BF"/>
    <w:rsid w:val="005648A9"/>
    <w:rsid w:val="005650FA"/>
    <w:rsid w:val="005652E6"/>
    <w:rsid w:val="0056579F"/>
    <w:rsid w:val="00565812"/>
    <w:rsid w:val="00565C03"/>
    <w:rsid w:val="00566372"/>
    <w:rsid w:val="00566E95"/>
    <w:rsid w:val="0056791E"/>
    <w:rsid w:val="00567C09"/>
    <w:rsid w:val="00567EB3"/>
    <w:rsid w:val="00570804"/>
    <w:rsid w:val="00570A28"/>
    <w:rsid w:val="00570EDB"/>
    <w:rsid w:val="005718E2"/>
    <w:rsid w:val="00571DB7"/>
    <w:rsid w:val="00571E28"/>
    <w:rsid w:val="00572554"/>
    <w:rsid w:val="00572797"/>
    <w:rsid w:val="00573A9D"/>
    <w:rsid w:val="00573CE7"/>
    <w:rsid w:val="00573E45"/>
    <w:rsid w:val="0057414D"/>
    <w:rsid w:val="0057426E"/>
    <w:rsid w:val="00574FCC"/>
    <w:rsid w:val="005750C4"/>
    <w:rsid w:val="00575A7A"/>
    <w:rsid w:val="00575B23"/>
    <w:rsid w:val="00575E10"/>
    <w:rsid w:val="00576A46"/>
    <w:rsid w:val="00580141"/>
    <w:rsid w:val="005802A2"/>
    <w:rsid w:val="00580804"/>
    <w:rsid w:val="005815F5"/>
    <w:rsid w:val="005819DC"/>
    <w:rsid w:val="00581D6B"/>
    <w:rsid w:val="00582B60"/>
    <w:rsid w:val="00582C97"/>
    <w:rsid w:val="00583458"/>
    <w:rsid w:val="00583FC8"/>
    <w:rsid w:val="00585A8D"/>
    <w:rsid w:val="00586DD7"/>
    <w:rsid w:val="00587782"/>
    <w:rsid w:val="005878EA"/>
    <w:rsid w:val="00590C92"/>
    <w:rsid w:val="00591A8C"/>
    <w:rsid w:val="005928F3"/>
    <w:rsid w:val="00592DF7"/>
    <w:rsid w:val="00593726"/>
    <w:rsid w:val="00593A70"/>
    <w:rsid w:val="00593D3E"/>
    <w:rsid w:val="00593FEE"/>
    <w:rsid w:val="005941FE"/>
    <w:rsid w:val="0059463F"/>
    <w:rsid w:val="00595B2E"/>
    <w:rsid w:val="00596542"/>
    <w:rsid w:val="00596884"/>
    <w:rsid w:val="005979C7"/>
    <w:rsid w:val="00597C57"/>
    <w:rsid w:val="00597DE2"/>
    <w:rsid w:val="005A0A5B"/>
    <w:rsid w:val="005A0D2E"/>
    <w:rsid w:val="005A0FDE"/>
    <w:rsid w:val="005A12BF"/>
    <w:rsid w:val="005A13DD"/>
    <w:rsid w:val="005A1564"/>
    <w:rsid w:val="005A3E49"/>
    <w:rsid w:val="005A5317"/>
    <w:rsid w:val="005A5608"/>
    <w:rsid w:val="005A591F"/>
    <w:rsid w:val="005A5B67"/>
    <w:rsid w:val="005A5EA8"/>
    <w:rsid w:val="005A63D1"/>
    <w:rsid w:val="005A6485"/>
    <w:rsid w:val="005A6C93"/>
    <w:rsid w:val="005A6F63"/>
    <w:rsid w:val="005A7B16"/>
    <w:rsid w:val="005B004B"/>
    <w:rsid w:val="005B065B"/>
    <w:rsid w:val="005B26AF"/>
    <w:rsid w:val="005B316E"/>
    <w:rsid w:val="005B3A36"/>
    <w:rsid w:val="005B408A"/>
    <w:rsid w:val="005B4712"/>
    <w:rsid w:val="005B4FD7"/>
    <w:rsid w:val="005B51C4"/>
    <w:rsid w:val="005B6C99"/>
    <w:rsid w:val="005B6DF4"/>
    <w:rsid w:val="005B7178"/>
    <w:rsid w:val="005B7543"/>
    <w:rsid w:val="005B79EA"/>
    <w:rsid w:val="005B7E95"/>
    <w:rsid w:val="005C0329"/>
    <w:rsid w:val="005C0395"/>
    <w:rsid w:val="005C03C2"/>
    <w:rsid w:val="005C043B"/>
    <w:rsid w:val="005C0C29"/>
    <w:rsid w:val="005C0E43"/>
    <w:rsid w:val="005C1619"/>
    <w:rsid w:val="005C1F7C"/>
    <w:rsid w:val="005C2027"/>
    <w:rsid w:val="005C25B7"/>
    <w:rsid w:val="005C27E7"/>
    <w:rsid w:val="005C5155"/>
    <w:rsid w:val="005C5B69"/>
    <w:rsid w:val="005C76DA"/>
    <w:rsid w:val="005C7F7F"/>
    <w:rsid w:val="005D0520"/>
    <w:rsid w:val="005D0792"/>
    <w:rsid w:val="005D0ADE"/>
    <w:rsid w:val="005D0D1D"/>
    <w:rsid w:val="005D1057"/>
    <w:rsid w:val="005D14C1"/>
    <w:rsid w:val="005D2A4D"/>
    <w:rsid w:val="005D355C"/>
    <w:rsid w:val="005D38FB"/>
    <w:rsid w:val="005D3B00"/>
    <w:rsid w:val="005D4769"/>
    <w:rsid w:val="005D4F6F"/>
    <w:rsid w:val="005D558F"/>
    <w:rsid w:val="005D5FBF"/>
    <w:rsid w:val="005D6113"/>
    <w:rsid w:val="005D62E8"/>
    <w:rsid w:val="005D6EE6"/>
    <w:rsid w:val="005D753D"/>
    <w:rsid w:val="005D781B"/>
    <w:rsid w:val="005D7E29"/>
    <w:rsid w:val="005E0A16"/>
    <w:rsid w:val="005E0B25"/>
    <w:rsid w:val="005E1501"/>
    <w:rsid w:val="005E159D"/>
    <w:rsid w:val="005E2C44"/>
    <w:rsid w:val="005E3280"/>
    <w:rsid w:val="005E3D81"/>
    <w:rsid w:val="005E482B"/>
    <w:rsid w:val="005E4CC7"/>
    <w:rsid w:val="005E4F00"/>
    <w:rsid w:val="005E535F"/>
    <w:rsid w:val="005E541D"/>
    <w:rsid w:val="005E5A4E"/>
    <w:rsid w:val="005E6317"/>
    <w:rsid w:val="005E6543"/>
    <w:rsid w:val="005E65AD"/>
    <w:rsid w:val="005E68EF"/>
    <w:rsid w:val="005E69CF"/>
    <w:rsid w:val="005E6B6E"/>
    <w:rsid w:val="005E6F51"/>
    <w:rsid w:val="005E7317"/>
    <w:rsid w:val="005E733A"/>
    <w:rsid w:val="005E752A"/>
    <w:rsid w:val="005E7648"/>
    <w:rsid w:val="005E7BBD"/>
    <w:rsid w:val="005F004A"/>
    <w:rsid w:val="005F0E08"/>
    <w:rsid w:val="005F11B8"/>
    <w:rsid w:val="005F2460"/>
    <w:rsid w:val="005F2A2B"/>
    <w:rsid w:val="005F2F49"/>
    <w:rsid w:val="005F3DCF"/>
    <w:rsid w:val="005F48B5"/>
    <w:rsid w:val="005F4B3D"/>
    <w:rsid w:val="005F4D96"/>
    <w:rsid w:val="005F4FB4"/>
    <w:rsid w:val="005F54E6"/>
    <w:rsid w:val="005F56F5"/>
    <w:rsid w:val="005F5953"/>
    <w:rsid w:val="005F6FA2"/>
    <w:rsid w:val="005F7243"/>
    <w:rsid w:val="005F7689"/>
    <w:rsid w:val="005F79E5"/>
    <w:rsid w:val="00600BB7"/>
    <w:rsid w:val="00601CDA"/>
    <w:rsid w:val="00601FC8"/>
    <w:rsid w:val="0060272D"/>
    <w:rsid w:val="006033F1"/>
    <w:rsid w:val="00603BCE"/>
    <w:rsid w:val="00603F59"/>
    <w:rsid w:val="006045D6"/>
    <w:rsid w:val="00604F89"/>
    <w:rsid w:val="0060574C"/>
    <w:rsid w:val="006060BC"/>
    <w:rsid w:val="006061E7"/>
    <w:rsid w:val="006068B8"/>
    <w:rsid w:val="00606C2E"/>
    <w:rsid w:val="00606CE7"/>
    <w:rsid w:val="006100A8"/>
    <w:rsid w:val="00610758"/>
    <w:rsid w:val="0061164A"/>
    <w:rsid w:val="00611858"/>
    <w:rsid w:val="006118B2"/>
    <w:rsid w:val="00611D7A"/>
    <w:rsid w:val="0061219F"/>
    <w:rsid w:val="00612380"/>
    <w:rsid w:val="00612871"/>
    <w:rsid w:val="00612FFB"/>
    <w:rsid w:val="00613D4C"/>
    <w:rsid w:val="0061480B"/>
    <w:rsid w:val="00615149"/>
    <w:rsid w:val="00617687"/>
    <w:rsid w:val="00617A0D"/>
    <w:rsid w:val="00617A4C"/>
    <w:rsid w:val="00617A71"/>
    <w:rsid w:val="00617AD7"/>
    <w:rsid w:val="00617AE6"/>
    <w:rsid w:val="0062009A"/>
    <w:rsid w:val="00620A60"/>
    <w:rsid w:val="00621CA2"/>
    <w:rsid w:val="00622600"/>
    <w:rsid w:val="00622ECF"/>
    <w:rsid w:val="00622F13"/>
    <w:rsid w:val="0062385C"/>
    <w:rsid w:val="00623C12"/>
    <w:rsid w:val="00623FA7"/>
    <w:rsid w:val="00624A09"/>
    <w:rsid w:val="00624E8A"/>
    <w:rsid w:val="00624F13"/>
    <w:rsid w:val="0062517C"/>
    <w:rsid w:val="00625309"/>
    <w:rsid w:val="00625AA4"/>
    <w:rsid w:val="00625DB9"/>
    <w:rsid w:val="00627110"/>
    <w:rsid w:val="00627205"/>
    <w:rsid w:val="0062732C"/>
    <w:rsid w:val="006278CD"/>
    <w:rsid w:val="006302A6"/>
    <w:rsid w:val="006309BF"/>
    <w:rsid w:val="00630D2E"/>
    <w:rsid w:val="006310E5"/>
    <w:rsid w:val="00631181"/>
    <w:rsid w:val="006312EA"/>
    <w:rsid w:val="00631F33"/>
    <w:rsid w:val="0063224E"/>
    <w:rsid w:val="006323F4"/>
    <w:rsid w:val="00633B69"/>
    <w:rsid w:val="0063417B"/>
    <w:rsid w:val="0063428F"/>
    <w:rsid w:val="00634488"/>
    <w:rsid w:val="00634C72"/>
    <w:rsid w:val="00635D14"/>
    <w:rsid w:val="006360D2"/>
    <w:rsid w:val="006365D1"/>
    <w:rsid w:val="0063662C"/>
    <w:rsid w:val="00636675"/>
    <w:rsid w:val="00636CD1"/>
    <w:rsid w:val="006371F9"/>
    <w:rsid w:val="00637492"/>
    <w:rsid w:val="00637FF8"/>
    <w:rsid w:val="006408BF"/>
    <w:rsid w:val="00640926"/>
    <w:rsid w:val="006413FE"/>
    <w:rsid w:val="006419B1"/>
    <w:rsid w:val="00641E23"/>
    <w:rsid w:val="006423AA"/>
    <w:rsid w:val="00642870"/>
    <w:rsid w:val="00643D70"/>
    <w:rsid w:val="00643D96"/>
    <w:rsid w:val="00643FA6"/>
    <w:rsid w:val="0064482C"/>
    <w:rsid w:val="00644AB8"/>
    <w:rsid w:val="00645200"/>
    <w:rsid w:val="006454CA"/>
    <w:rsid w:val="00645AC5"/>
    <w:rsid w:val="00645B4E"/>
    <w:rsid w:val="00645D00"/>
    <w:rsid w:val="0064683B"/>
    <w:rsid w:val="00647800"/>
    <w:rsid w:val="006478C7"/>
    <w:rsid w:val="006479E2"/>
    <w:rsid w:val="00651B0A"/>
    <w:rsid w:val="00652B25"/>
    <w:rsid w:val="00652EF8"/>
    <w:rsid w:val="00653174"/>
    <w:rsid w:val="00653640"/>
    <w:rsid w:val="00653D47"/>
    <w:rsid w:val="006543D2"/>
    <w:rsid w:val="00654825"/>
    <w:rsid w:val="00654A1C"/>
    <w:rsid w:val="0065502E"/>
    <w:rsid w:val="00655C12"/>
    <w:rsid w:val="0065631E"/>
    <w:rsid w:val="006566F0"/>
    <w:rsid w:val="00656714"/>
    <w:rsid w:val="0065677B"/>
    <w:rsid w:val="00657467"/>
    <w:rsid w:val="00657B1B"/>
    <w:rsid w:val="00660ACB"/>
    <w:rsid w:val="00661436"/>
    <w:rsid w:val="006618BA"/>
    <w:rsid w:val="006619B6"/>
    <w:rsid w:val="00661DDE"/>
    <w:rsid w:val="00661E9A"/>
    <w:rsid w:val="00661F1C"/>
    <w:rsid w:val="006621D5"/>
    <w:rsid w:val="00662583"/>
    <w:rsid w:val="006627AD"/>
    <w:rsid w:val="00662FE3"/>
    <w:rsid w:val="006631A5"/>
    <w:rsid w:val="00663559"/>
    <w:rsid w:val="006638C9"/>
    <w:rsid w:val="00663AD1"/>
    <w:rsid w:val="00663E4D"/>
    <w:rsid w:val="006645EC"/>
    <w:rsid w:val="00664B6A"/>
    <w:rsid w:val="00664C7E"/>
    <w:rsid w:val="006654A1"/>
    <w:rsid w:val="00665E6D"/>
    <w:rsid w:val="00666395"/>
    <w:rsid w:val="006663C8"/>
    <w:rsid w:val="00666DD8"/>
    <w:rsid w:val="006672C0"/>
    <w:rsid w:val="006674F8"/>
    <w:rsid w:val="006675A1"/>
    <w:rsid w:val="00667633"/>
    <w:rsid w:val="00670290"/>
    <w:rsid w:val="006705F0"/>
    <w:rsid w:val="00670B7C"/>
    <w:rsid w:val="00671481"/>
    <w:rsid w:val="006717F4"/>
    <w:rsid w:val="00671D2D"/>
    <w:rsid w:val="00671DC2"/>
    <w:rsid w:val="0067343D"/>
    <w:rsid w:val="0067352A"/>
    <w:rsid w:val="00673661"/>
    <w:rsid w:val="00673B4E"/>
    <w:rsid w:val="00673CBA"/>
    <w:rsid w:val="00673F38"/>
    <w:rsid w:val="00674537"/>
    <w:rsid w:val="00674693"/>
    <w:rsid w:val="00674C2B"/>
    <w:rsid w:val="00675238"/>
    <w:rsid w:val="006752E4"/>
    <w:rsid w:val="006755A5"/>
    <w:rsid w:val="006759FC"/>
    <w:rsid w:val="00675AC5"/>
    <w:rsid w:val="006765B2"/>
    <w:rsid w:val="006765FF"/>
    <w:rsid w:val="00676ED1"/>
    <w:rsid w:val="00677C85"/>
    <w:rsid w:val="0068089A"/>
    <w:rsid w:val="00680E58"/>
    <w:rsid w:val="006817A3"/>
    <w:rsid w:val="00682F79"/>
    <w:rsid w:val="00683064"/>
    <w:rsid w:val="00683742"/>
    <w:rsid w:val="00683DDB"/>
    <w:rsid w:val="00683E1D"/>
    <w:rsid w:val="0068409E"/>
    <w:rsid w:val="0068422A"/>
    <w:rsid w:val="00684703"/>
    <w:rsid w:val="00684AD1"/>
    <w:rsid w:val="0068558E"/>
    <w:rsid w:val="00685DDD"/>
    <w:rsid w:val="00686149"/>
    <w:rsid w:val="006902FA"/>
    <w:rsid w:val="006906E9"/>
    <w:rsid w:val="00690D77"/>
    <w:rsid w:val="00690DE2"/>
    <w:rsid w:val="006912BB"/>
    <w:rsid w:val="00691550"/>
    <w:rsid w:val="00691FCD"/>
    <w:rsid w:val="006933ED"/>
    <w:rsid w:val="0069391A"/>
    <w:rsid w:val="00693E76"/>
    <w:rsid w:val="006948DE"/>
    <w:rsid w:val="00694CF7"/>
    <w:rsid w:val="0069525E"/>
    <w:rsid w:val="006956FA"/>
    <w:rsid w:val="006959BB"/>
    <w:rsid w:val="006961C9"/>
    <w:rsid w:val="00696F24"/>
    <w:rsid w:val="00697960"/>
    <w:rsid w:val="006A1FEE"/>
    <w:rsid w:val="006A284B"/>
    <w:rsid w:val="006A2B2D"/>
    <w:rsid w:val="006A2B8E"/>
    <w:rsid w:val="006A2BFB"/>
    <w:rsid w:val="006A3814"/>
    <w:rsid w:val="006A38F9"/>
    <w:rsid w:val="006A3B3A"/>
    <w:rsid w:val="006A3EDD"/>
    <w:rsid w:val="006A47AD"/>
    <w:rsid w:val="006A4B77"/>
    <w:rsid w:val="006A4BC4"/>
    <w:rsid w:val="006A4CB7"/>
    <w:rsid w:val="006A5743"/>
    <w:rsid w:val="006A662E"/>
    <w:rsid w:val="006A6707"/>
    <w:rsid w:val="006A6CE9"/>
    <w:rsid w:val="006A744B"/>
    <w:rsid w:val="006B007A"/>
    <w:rsid w:val="006B031E"/>
    <w:rsid w:val="006B0590"/>
    <w:rsid w:val="006B0789"/>
    <w:rsid w:val="006B0C73"/>
    <w:rsid w:val="006B13BD"/>
    <w:rsid w:val="006B1524"/>
    <w:rsid w:val="006B164B"/>
    <w:rsid w:val="006B16F8"/>
    <w:rsid w:val="006B1884"/>
    <w:rsid w:val="006B2139"/>
    <w:rsid w:val="006B2167"/>
    <w:rsid w:val="006B29CF"/>
    <w:rsid w:val="006B3502"/>
    <w:rsid w:val="006B3C14"/>
    <w:rsid w:val="006B4497"/>
    <w:rsid w:val="006B458B"/>
    <w:rsid w:val="006B4EA2"/>
    <w:rsid w:val="006B4EF4"/>
    <w:rsid w:val="006B5246"/>
    <w:rsid w:val="006B555E"/>
    <w:rsid w:val="006B5717"/>
    <w:rsid w:val="006B5AF1"/>
    <w:rsid w:val="006B5F1C"/>
    <w:rsid w:val="006B63DF"/>
    <w:rsid w:val="006B690F"/>
    <w:rsid w:val="006B7F18"/>
    <w:rsid w:val="006C05F3"/>
    <w:rsid w:val="006C1A48"/>
    <w:rsid w:val="006C2EDD"/>
    <w:rsid w:val="006C366D"/>
    <w:rsid w:val="006C36D0"/>
    <w:rsid w:val="006C40A0"/>
    <w:rsid w:val="006C42E5"/>
    <w:rsid w:val="006C485A"/>
    <w:rsid w:val="006C4A8E"/>
    <w:rsid w:val="006C79EA"/>
    <w:rsid w:val="006C7ADC"/>
    <w:rsid w:val="006C7BEB"/>
    <w:rsid w:val="006C7E05"/>
    <w:rsid w:val="006D059C"/>
    <w:rsid w:val="006D0D08"/>
    <w:rsid w:val="006D1333"/>
    <w:rsid w:val="006D2F6C"/>
    <w:rsid w:val="006D32A5"/>
    <w:rsid w:val="006D3359"/>
    <w:rsid w:val="006D3DC6"/>
    <w:rsid w:val="006D4411"/>
    <w:rsid w:val="006D4460"/>
    <w:rsid w:val="006D4659"/>
    <w:rsid w:val="006D5241"/>
    <w:rsid w:val="006D5677"/>
    <w:rsid w:val="006D6AB5"/>
    <w:rsid w:val="006D7A3B"/>
    <w:rsid w:val="006D7C78"/>
    <w:rsid w:val="006D7D0B"/>
    <w:rsid w:val="006E0E0A"/>
    <w:rsid w:val="006E0EA8"/>
    <w:rsid w:val="006E1700"/>
    <w:rsid w:val="006E208E"/>
    <w:rsid w:val="006E21E4"/>
    <w:rsid w:val="006E223B"/>
    <w:rsid w:val="006E263D"/>
    <w:rsid w:val="006E2976"/>
    <w:rsid w:val="006E2D4C"/>
    <w:rsid w:val="006E3BDA"/>
    <w:rsid w:val="006E4248"/>
    <w:rsid w:val="006E48DE"/>
    <w:rsid w:val="006E4A1D"/>
    <w:rsid w:val="006E52CD"/>
    <w:rsid w:val="006E5443"/>
    <w:rsid w:val="006E5933"/>
    <w:rsid w:val="006E69BD"/>
    <w:rsid w:val="006E6AC9"/>
    <w:rsid w:val="006E6B11"/>
    <w:rsid w:val="006E7776"/>
    <w:rsid w:val="006F0354"/>
    <w:rsid w:val="006F0BBE"/>
    <w:rsid w:val="006F2274"/>
    <w:rsid w:val="006F287B"/>
    <w:rsid w:val="006F308E"/>
    <w:rsid w:val="006F370F"/>
    <w:rsid w:val="006F3855"/>
    <w:rsid w:val="006F3D1C"/>
    <w:rsid w:val="006F3D72"/>
    <w:rsid w:val="006F46A3"/>
    <w:rsid w:val="006F57F7"/>
    <w:rsid w:val="006F5DB0"/>
    <w:rsid w:val="006F608B"/>
    <w:rsid w:val="006F6EDB"/>
    <w:rsid w:val="006F736D"/>
    <w:rsid w:val="0070002E"/>
    <w:rsid w:val="0070063F"/>
    <w:rsid w:val="007006F8"/>
    <w:rsid w:val="00700845"/>
    <w:rsid w:val="007009E9"/>
    <w:rsid w:val="00702276"/>
    <w:rsid w:val="007024AB"/>
    <w:rsid w:val="00703478"/>
    <w:rsid w:val="00703686"/>
    <w:rsid w:val="00703EB1"/>
    <w:rsid w:val="00704E8B"/>
    <w:rsid w:val="00704ECC"/>
    <w:rsid w:val="007054FD"/>
    <w:rsid w:val="00705A95"/>
    <w:rsid w:val="00705E78"/>
    <w:rsid w:val="007060C9"/>
    <w:rsid w:val="00706679"/>
    <w:rsid w:val="00706AA9"/>
    <w:rsid w:val="00706FCE"/>
    <w:rsid w:val="00707064"/>
    <w:rsid w:val="007077F0"/>
    <w:rsid w:val="00707DFA"/>
    <w:rsid w:val="007104A3"/>
    <w:rsid w:val="007123A7"/>
    <w:rsid w:val="007125F3"/>
    <w:rsid w:val="00712F5A"/>
    <w:rsid w:val="007137A3"/>
    <w:rsid w:val="00713F88"/>
    <w:rsid w:val="00714329"/>
    <w:rsid w:val="00715B88"/>
    <w:rsid w:val="0071718B"/>
    <w:rsid w:val="007172B1"/>
    <w:rsid w:val="00717B95"/>
    <w:rsid w:val="00717ECD"/>
    <w:rsid w:val="00720407"/>
    <w:rsid w:val="007205F5"/>
    <w:rsid w:val="0072074B"/>
    <w:rsid w:val="0072081C"/>
    <w:rsid w:val="0072157B"/>
    <w:rsid w:val="00721585"/>
    <w:rsid w:val="007217FC"/>
    <w:rsid w:val="00721D57"/>
    <w:rsid w:val="00722037"/>
    <w:rsid w:val="007220D6"/>
    <w:rsid w:val="007239F9"/>
    <w:rsid w:val="00724425"/>
    <w:rsid w:val="007252A7"/>
    <w:rsid w:val="00725477"/>
    <w:rsid w:val="007263C9"/>
    <w:rsid w:val="00726526"/>
    <w:rsid w:val="00727015"/>
    <w:rsid w:val="00727494"/>
    <w:rsid w:val="007278FF"/>
    <w:rsid w:val="007304DD"/>
    <w:rsid w:val="007306F3"/>
    <w:rsid w:val="00730A11"/>
    <w:rsid w:val="00731640"/>
    <w:rsid w:val="0073216F"/>
    <w:rsid w:val="00732FEF"/>
    <w:rsid w:val="00733470"/>
    <w:rsid w:val="00733DFB"/>
    <w:rsid w:val="00734A97"/>
    <w:rsid w:val="007354ED"/>
    <w:rsid w:val="00735E98"/>
    <w:rsid w:val="00736051"/>
    <w:rsid w:val="0073618C"/>
    <w:rsid w:val="00736264"/>
    <w:rsid w:val="007368E3"/>
    <w:rsid w:val="00736BDA"/>
    <w:rsid w:val="007378BA"/>
    <w:rsid w:val="00737BFF"/>
    <w:rsid w:val="00737FFD"/>
    <w:rsid w:val="00740E5B"/>
    <w:rsid w:val="00741E3C"/>
    <w:rsid w:val="007426F4"/>
    <w:rsid w:val="007429E3"/>
    <w:rsid w:val="00742CC8"/>
    <w:rsid w:val="00742DC4"/>
    <w:rsid w:val="007439B9"/>
    <w:rsid w:val="00745DC5"/>
    <w:rsid w:val="007464A1"/>
    <w:rsid w:val="007468E1"/>
    <w:rsid w:val="00746DAC"/>
    <w:rsid w:val="00746F79"/>
    <w:rsid w:val="007471F2"/>
    <w:rsid w:val="00747537"/>
    <w:rsid w:val="00747886"/>
    <w:rsid w:val="00747ABA"/>
    <w:rsid w:val="00747FD3"/>
    <w:rsid w:val="007503B9"/>
    <w:rsid w:val="007506E8"/>
    <w:rsid w:val="007508CD"/>
    <w:rsid w:val="00751043"/>
    <w:rsid w:val="0075143B"/>
    <w:rsid w:val="00751B3E"/>
    <w:rsid w:val="00751C19"/>
    <w:rsid w:val="00752B67"/>
    <w:rsid w:val="00752D5C"/>
    <w:rsid w:val="007534E5"/>
    <w:rsid w:val="007535F0"/>
    <w:rsid w:val="007538D1"/>
    <w:rsid w:val="007548B8"/>
    <w:rsid w:val="007548C2"/>
    <w:rsid w:val="00754A17"/>
    <w:rsid w:val="0075506B"/>
    <w:rsid w:val="007552F1"/>
    <w:rsid w:val="00755482"/>
    <w:rsid w:val="007554F0"/>
    <w:rsid w:val="007556A5"/>
    <w:rsid w:val="007566D4"/>
    <w:rsid w:val="00757399"/>
    <w:rsid w:val="00757590"/>
    <w:rsid w:val="00757788"/>
    <w:rsid w:val="00760451"/>
    <w:rsid w:val="0076125A"/>
    <w:rsid w:val="00761F4B"/>
    <w:rsid w:val="00762928"/>
    <w:rsid w:val="00762AC9"/>
    <w:rsid w:val="00762B56"/>
    <w:rsid w:val="00762C3B"/>
    <w:rsid w:val="007640F7"/>
    <w:rsid w:val="007649D1"/>
    <w:rsid w:val="00765912"/>
    <w:rsid w:val="007659A7"/>
    <w:rsid w:val="0076612A"/>
    <w:rsid w:val="00766154"/>
    <w:rsid w:val="007666AF"/>
    <w:rsid w:val="00766753"/>
    <w:rsid w:val="0076716C"/>
    <w:rsid w:val="00767517"/>
    <w:rsid w:val="00767891"/>
    <w:rsid w:val="007700E9"/>
    <w:rsid w:val="00770387"/>
    <w:rsid w:val="007705B7"/>
    <w:rsid w:val="007709EB"/>
    <w:rsid w:val="00770F20"/>
    <w:rsid w:val="0077104E"/>
    <w:rsid w:val="00771BB7"/>
    <w:rsid w:val="00772200"/>
    <w:rsid w:val="00772891"/>
    <w:rsid w:val="00772D9D"/>
    <w:rsid w:val="0077351B"/>
    <w:rsid w:val="00773B4E"/>
    <w:rsid w:val="00774029"/>
    <w:rsid w:val="00775151"/>
    <w:rsid w:val="007751E2"/>
    <w:rsid w:val="007755FD"/>
    <w:rsid w:val="00775966"/>
    <w:rsid w:val="00776D40"/>
    <w:rsid w:val="0077755C"/>
    <w:rsid w:val="00777A80"/>
    <w:rsid w:val="00780AF4"/>
    <w:rsid w:val="00780B40"/>
    <w:rsid w:val="00781950"/>
    <w:rsid w:val="007819E4"/>
    <w:rsid w:val="00781B0F"/>
    <w:rsid w:val="007825D3"/>
    <w:rsid w:val="0078277F"/>
    <w:rsid w:val="00782BA8"/>
    <w:rsid w:val="00782DB2"/>
    <w:rsid w:val="00783003"/>
    <w:rsid w:val="00783B6D"/>
    <w:rsid w:val="0078415F"/>
    <w:rsid w:val="007841F6"/>
    <w:rsid w:val="00785320"/>
    <w:rsid w:val="0078598B"/>
    <w:rsid w:val="00785AA5"/>
    <w:rsid w:val="00785F43"/>
    <w:rsid w:val="007860C1"/>
    <w:rsid w:val="00786AC9"/>
    <w:rsid w:val="007874A7"/>
    <w:rsid w:val="00787C3B"/>
    <w:rsid w:val="00787DB7"/>
    <w:rsid w:val="00787E50"/>
    <w:rsid w:val="00787EB8"/>
    <w:rsid w:val="00787F5E"/>
    <w:rsid w:val="00790639"/>
    <w:rsid w:val="00790714"/>
    <w:rsid w:val="007911EE"/>
    <w:rsid w:val="0079226B"/>
    <w:rsid w:val="007922DA"/>
    <w:rsid w:val="00792A70"/>
    <w:rsid w:val="007931BA"/>
    <w:rsid w:val="00793591"/>
    <w:rsid w:val="00793786"/>
    <w:rsid w:val="0079439B"/>
    <w:rsid w:val="0079442D"/>
    <w:rsid w:val="00794441"/>
    <w:rsid w:val="00794725"/>
    <w:rsid w:val="0079486E"/>
    <w:rsid w:val="00794AA2"/>
    <w:rsid w:val="00795878"/>
    <w:rsid w:val="00795B26"/>
    <w:rsid w:val="0079617F"/>
    <w:rsid w:val="00796522"/>
    <w:rsid w:val="0079663A"/>
    <w:rsid w:val="007968C4"/>
    <w:rsid w:val="00796B7D"/>
    <w:rsid w:val="00796BA6"/>
    <w:rsid w:val="0079775F"/>
    <w:rsid w:val="00797B08"/>
    <w:rsid w:val="007A00A9"/>
    <w:rsid w:val="007A0ADF"/>
    <w:rsid w:val="007A10BB"/>
    <w:rsid w:val="007A1493"/>
    <w:rsid w:val="007A267C"/>
    <w:rsid w:val="007A3562"/>
    <w:rsid w:val="007A3A79"/>
    <w:rsid w:val="007A45D9"/>
    <w:rsid w:val="007A4B73"/>
    <w:rsid w:val="007A5733"/>
    <w:rsid w:val="007A583E"/>
    <w:rsid w:val="007A595D"/>
    <w:rsid w:val="007A662C"/>
    <w:rsid w:val="007A762D"/>
    <w:rsid w:val="007B0B4D"/>
    <w:rsid w:val="007B12D8"/>
    <w:rsid w:val="007B1D9C"/>
    <w:rsid w:val="007B4440"/>
    <w:rsid w:val="007B4D2E"/>
    <w:rsid w:val="007B512A"/>
    <w:rsid w:val="007B5400"/>
    <w:rsid w:val="007B57D0"/>
    <w:rsid w:val="007B5EFA"/>
    <w:rsid w:val="007B66A2"/>
    <w:rsid w:val="007B6720"/>
    <w:rsid w:val="007B6878"/>
    <w:rsid w:val="007B6C22"/>
    <w:rsid w:val="007B707F"/>
    <w:rsid w:val="007B71A9"/>
    <w:rsid w:val="007C0B09"/>
    <w:rsid w:val="007C1ABF"/>
    <w:rsid w:val="007C1F77"/>
    <w:rsid w:val="007C2C98"/>
    <w:rsid w:val="007C31E4"/>
    <w:rsid w:val="007C377E"/>
    <w:rsid w:val="007C3D26"/>
    <w:rsid w:val="007C41B8"/>
    <w:rsid w:val="007C4F48"/>
    <w:rsid w:val="007C4F7C"/>
    <w:rsid w:val="007C520B"/>
    <w:rsid w:val="007C56C0"/>
    <w:rsid w:val="007C6A1D"/>
    <w:rsid w:val="007C77F2"/>
    <w:rsid w:val="007D10A2"/>
    <w:rsid w:val="007D12D6"/>
    <w:rsid w:val="007D1979"/>
    <w:rsid w:val="007D1B46"/>
    <w:rsid w:val="007D1C5E"/>
    <w:rsid w:val="007D39D3"/>
    <w:rsid w:val="007D3FCA"/>
    <w:rsid w:val="007D4ADA"/>
    <w:rsid w:val="007D4F1A"/>
    <w:rsid w:val="007D5608"/>
    <w:rsid w:val="007D56CF"/>
    <w:rsid w:val="007D603B"/>
    <w:rsid w:val="007D6BB2"/>
    <w:rsid w:val="007D742F"/>
    <w:rsid w:val="007D785D"/>
    <w:rsid w:val="007D7969"/>
    <w:rsid w:val="007E2488"/>
    <w:rsid w:val="007E276F"/>
    <w:rsid w:val="007E27DE"/>
    <w:rsid w:val="007E2A99"/>
    <w:rsid w:val="007E381A"/>
    <w:rsid w:val="007E3F19"/>
    <w:rsid w:val="007E4036"/>
    <w:rsid w:val="007E498F"/>
    <w:rsid w:val="007E6C8A"/>
    <w:rsid w:val="007E7A10"/>
    <w:rsid w:val="007E7B6E"/>
    <w:rsid w:val="007E7FB6"/>
    <w:rsid w:val="007F02EB"/>
    <w:rsid w:val="007F0555"/>
    <w:rsid w:val="007F0D9F"/>
    <w:rsid w:val="007F10F7"/>
    <w:rsid w:val="007F152D"/>
    <w:rsid w:val="007F15EA"/>
    <w:rsid w:val="007F180C"/>
    <w:rsid w:val="007F2073"/>
    <w:rsid w:val="007F279A"/>
    <w:rsid w:val="007F29A6"/>
    <w:rsid w:val="007F335F"/>
    <w:rsid w:val="007F33AE"/>
    <w:rsid w:val="007F3890"/>
    <w:rsid w:val="007F3FF4"/>
    <w:rsid w:val="007F41F0"/>
    <w:rsid w:val="007F455D"/>
    <w:rsid w:val="007F4758"/>
    <w:rsid w:val="007F47D3"/>
    <w:rsid w:val="007F4CCA"/>
    <w:rsid w:val="007F749D"/>
    <w:rsid w:val="007F7887"/>
    <w:rsid w:val="007F7B27"/>
    <w:rsid w:val="00800363"/>
    <w:rsid w:val="00800588"/>
    <w:rsid w:val="00800FD2"/>
    <w:rsid w:val="008011A6"/>
    <w:rsid w:val="00802191"/>
    <w:rsid w:val="008022C2"/>
    <w:rsid w:val="008029E6"/>
    <w:rsid w:val="00803395"/>
    <w:rsid w:val="0080385D"/>
    <w:rsid w:val="008038CC"/>
    <w:rsid w:val="008042B8"/>
    <w:rsid w:val="00805C63"/>
    <w:rsid w:val="00810214"/>
    <w:rsid w:val="00811344"/>
    <w:rsid w:val="008113E9"/>
    <w:rsid w:val="00811500"/>
    <w:rsid w:val="00811552"/>
    <w:rsid w:val="008119C1"/>
    <w:rsid w:val="00811A37"/>
    <w:rsid w:val="00811EB2"/>
    <w:rsid w:val="00812D99"/>
    <w:rsid w:val="00813BFC"/>
    <w:rsid w:val="00814156"/>
    <w:rsid w:val="00814454"/>
    <w:rsid w:val="00814CBC"/>
    <w:rsid w:val="008155D6"/>
    <w:rsid w:val="00815E64"/>
    <w:rsid w:val="0081650B"/>
    <w:rsid w:val="00817214"/>
    <w:rsid w:val="00817327"/>
    <w:rsid w:val="00817386"/>
    <w:rsid w:val="00817407"/>
    <w:rsid w:val="0081759B"/>
    <w:rsid w:val="0082047A"/>
    <w:rsid w:val="00820CDB"/>
    <w:rsid w:val="00820E99"/>
    <w:rsid w:val="00821B9A"/>
    <w:rsid w:val="0082258E"/>
    <w:rsid w:val="0082326C"/>
    <w:rsid w:val="008236A1"/>
    <w:rsid w:val="008236CD"/>
    <w:rsid w:val="008239A4"/>
    <w:rsid w:val="008243C7"/>
    <w:rsid w:val="008245B2"/>
    <w:rsid w:val="008247C2"/>
    <w:rsid w:val="008248F2"/>
    <w:rsid w:val="00824B74"/>
    <w:rsid w:val="00825A92"/>
    <w:rsid w:val="00825BAC"/>
    <w:rsid w:val="008267D9"/>
    <w:rsid w:val="00826A80"/>
    <w:rsid w:val="00827738"/>
    <w:rsid w:val="00827A6E"/>
    <w:rsid w:val="00827BE8"/>
    <w:rsid w:val="008301CC"/>
    <w:rsid w:val="0083025A"/>
    <w:rsid w:val="00830A03"/>
    <w:rsid w:val="008316E1"/>
    <w:rsid w:val="008327D0"/>
    <w:rsid w:val="0083312D"/>
    <w:rsid w:val="00833598"/>
    <w:rsid w:val="00833644"/>
    <w:rsid w:val="00833772"/>
    <w:rsid w:val="00833F60"/>
    <w:rsid w:val="00833F75"/>
    <w:rsid w:val="008340B1"/>
    <w:rsid w:val="00834226"/>
    <w:rsid w:val="008342B6"/>
    <w:rsid w:val="00834B56"/>
    <w:rsid w:val="00835151"/>
    <w:rsid w:val="0083568C"/>
    <w:rsid w:val="0083669D"/>
    <w:rsid w:val="00837B86"/>
    <w:rsid w:val="00837CF6"/>
    <w:rsid w:val="00837EEB"/>
    <w:rsid w:val="00840335"/>
    <w:rsid w:val="0084277A"/>
    <w:rsid w:val="00843B67"/>
    <w:rsid w:val="008441AF"/>
    <w:rsid w:val="00844B46"/>
    <w:rsid w:val="008452C0"/>
    <w:rsid w:val="00845435"/>
    <w:rsid w:val="00845A88"/>
    <w:rsid w:val="00845C41"/>
    <w:rsid w:val="00846513"/>
    <w:rsid w:val="00846586"/>
    <w:rsid w:val="00847222"/>
    <w:rsid w:val="008476EB"/>
    <w:rsid w:val="00850FEF"/>
    <w:rsid w:val="008512B8"/>
    <w:rsid w:val="008512E9"/>
    <w:rsid w:val="0085214F"/>
    <w:rsid w:val="008522E9"/>
    <w:rsid w:val="008525BE"/>
    <w:rsid w:val="0085286F"/>
    <w:rsid w:val="00854A4B"/>
    <w:rsid w:val="00855A38"/>
    <w:rsid w:val="00856179"/>
    <w:rsid w:val="008569F4"/>
    <w:rsid w:val="00856B6D"/>
    <w:rsid w:val="008570CF"/>
    <w:rsid w:val="008575AA"/>
    <w:rsid w:val="00857F07"/>
    <w:rsid w:val="00860C6F"/>
    <w:rsid w:val="0086111B"/>
    <w:rsid w:val="00861423"/>
    <w:rsid w:val="008614A3"/>
    <w:rsid w:val="008617B2"/>
    <w:rsid w:val="00861877"/>
    <w:rsid w:val="00861E45"/>
    <w:rsid w:val="0086299B"/>
    <w:rsid w:val="00862A16"/>
    <w:rsid w:val="00862C4C"/>
    <w:rsid w:val="00862D0A"/>
    <w:rsid w:val="0086371B"/>
    <w:rsid w:val="00863B7D"/>
    <w:rsid w:val="00863CFD"/>
    <w:rsid w:val="00864790"/>
    <w:rsid w:val="00864A52"/>
    <w:rsid w:val="00864C32"/>
    <w:rsid w:val="0086603D"/>
    <w:rsid w:val="00866314"/>
    <w:rsid w:val="0086670B"/>
    <w:rsid w:val="00866B95"/>
    <w:rsid w:val="00867408"/>
    <w:rsid w:val="008675BC"/>
    <w:rsid w:val="00867B0D"/>
    <w:rsid w:val="00867B7B"/>
    <w:rsid w:val="00867CED"/>
    <w:rsid w:val="00867FBE"/>
    <w:rsid w:val="00870712"/>
    <w:rsid w:val="008709F2"/>
    <w:rsid w:val="0087200D"/>
    <w:rsid w:val="00872656"/>
    <w:rsid w:val="00873805"/>
    <w:rsid w:val="0087399D"/>
    <w:rsid w:val="00873AA0"/>
    <w:rsid w:val="00873D2B"/>
    <w:rsid w:val="00874718"/>
    <w:rsid w:val="00874953"/>
    <w:rsid w:val="0087563C"/>
    <w:rsid w:val="00875986"/>
    <w:rsid w:val="00875AF5"/>
    <w:rsid w:val="00875CF2"/>
    <w:rsid w:val="0087681B"/>
    <w:rsid w:val="00876E07"/>
    <w:rsid w:val="008776D0"/>
    <w:rsid w:val="008803D7"/>
    <w:rsid w:val="00880846"/>
    <w:rsid w:val="008809A6"/>
    <w:rsid w:val="00881BC8"/>
    <w:rsid w:val="00882F17"/>
    <w:rsid w:val="008838A3"/>
    <w:rsid w:val="00883A08"/>
    <w:rsid w:val="00883E0B"/>
    <w:rsid w:val="00884E52"/>
    <w:rsid w:val="008853FD"/>
    <w:rsid w:val="00885747"/>
    <w:rsid w:val="0088579D"/>
    <w:rsid w:val="008860B9"/>
    <w:rsid w:val="00886D01"/>
    <w:rsid w:val="00887EB4"/>
    <w:rsid w:val="00890A28"/>
    <w:rsid w:val="00890C7C"/>
    <w:rsid w:val="00890E0E"/>
    <w:rsid w:val="00890EF5"/>
    <w:rsid w:val="00891427"/>
    <w:rsid w:val="008922BD"/>
    <w:rsid w:val="00892701"/>
    <w:rsid w:val="00892E07"/>
    <w:rsid w:val="00893426"/>
    <w:rsid w:val="00893EDD"/>
    <w:rsid w:val="008943B8"/>
    <w:rsid w:val="00894F8C"/>
    <w:rsid w:val="008961EB"/>
    <w:rsid w:val="0089673D"/>
    <w:rsid w:val="008A3DA6"/>
    <w:rsid w:val="008A584E"/>
    <w:rsid w:val="008A6500"/>
    <w:rsid w:val="008A6B5D"/>
    <w:rsid w:val="008A76C7"/>
    <w:rsid w:val="008A7D55"/>
    <w:rsid w:val="008B00D7"/>
    <w:rsid w:val="008B04F3"/>
    <w:rsid w:val="008B10FC"/>
    <w:rsid w:val="008B11A4"/>
    <w:rsid w:val="008B165A"/>
    <w:rsid w:val="008B1A4E"/>
    <w:rsid w:val="008B2872"/>
    <w:rsid w:val="008B48C4"/>
    <w:rsid w:val="008B48FE"/>
    <w:rsid w:val="008B4C9C"/>
    <w:rsid w:val="008B5235"/>
    <w:rsid w:val="008B540A"/>
    <w:rsid w:val="008B5D35"/>
    <w:rsid w:val="008B6331"/>
    <w:rsid w:val="008B6F2C"/>
    <w:rsid w:val="008C071B"/>
    <w:rsid w:val="008C0CFF"/>
    <w:rsid w:val="008C17C6"/>
    <w:rsid w:val="008C1A05"/>
    <w:rsid w:val="008C2113"/>
    <w:rsid w:val="008C22CA"/>
    <w:rsid w:val="008C2459"/>
    <w:rsid w:val="008C24CC"/>
    <w:rsid w:val="008C2FBE"/>
    <w:rsid w:val="008C3AD1"/>
    <w:rsid w:val="008C3B23"/>
    <w:rsid w:val="008C3C57"/>
    <w:rsid w:val="008C422E"/>
    <w:rsid w:val="008C4478"/>
    <w:rsid w:val="008C4521"/>
    <w:rsid w:val="008C52DF"/>
    <w:rsid w:val="008C53F3"/>
    <w:rsid w:val="008C54DC"/>
    <w:rsid w:val="008C5635"/>
    <w:rsid w:val="008C5BF4"/>
    <w:rsid w:val="008C5F5C"/>
    <w:rsid w:val="008C6CF0"/>
    <w:rsid w:val="008C7C7C"/>
    <w:rsid w:val="008C7D0D"/>
    <w:rsid w:val="008D02D5"/>
    <w:rsid w:val="008D030B"/>
    <w:rsid w:val="008D074A"/>
    <w:rsid w:val="008D0901"/>
    <w:rsid w:val="008D0CB3"/>
    <w:rsid w:val="008D14C7"/>
    <w:rsid w:val="008D1BB9"/>
    <w:rsid w:val="008D2225"/>
    <w:rsid w:val="008D23B7"/>
    <w:rsid w:val="008D2456"/>
    <w:rsid w:val="008D248D"/>
    <w:rsid w:val="008D2603"/>
    <w:rsid w:val="008D2719"/>
    <w:rsid w:val="008D2936"/>
    <w:rsid w:val="008D2C81"/>
    <w:rsid w:val="008D2D57"/>
    <w:rsid w:val="008D33D7"/>
    <w:rsid w:val="008D3DD4"/>
    <w:rsid w:val="008D4778"/>
    <w:rsid w:val="008D4C98"/>
    <w:rsid w:val="008D4DC3"/>
    <w:rsid w:val="008D511A"/>
    <w:rsid w:val="008D54BC"/>
    <w:rsid w:val="008D5780"/>
    <w:rsid w:val="008D5892"/>
    <w:rsid w:val="008D5D4A"/>
    <w:rsid w:val="008D623F"/>
    <w:rsid w:val="008D62F9"/>
    <w:rsid w:val="008D726F"/>
    <w:rsid w:val="008E0711"/>
    <w:rsid w:val="008E081B"/>
    <w:rsid w:val="008E0875"/>
    <w:rsid w:val="008E0B56"/>
    <w:rsid w:val="008E0C0F"/>
    <w:rsid w:val="008E1AF1"/>
    <w:rsid w:val="008E1C55"/>
    <w:rsid w:val="008E23DD"/>
    <w:rsid w:val="008E2DB6"/>
    <w:rsid w:val="008E317F"/>
    <w:rsid w:val="008E3B27"/>
    <w:rsid w:val="008E48DB"/>
    <w:rsid w:val="008E5DFD"/>
    <w:rsid w:val="008E5FA6"/>
    <w:rsid w:val="008E69F4"/>
    <w:rsid w:val="008E6DFB"/>
    <w:rsid w:val="008F05F9"/>
    <w:rsid w:val="008F0F7E"/>
    <w:rsid w:val="008F1F60"/>
    <w:rsid w:val="008F2188"/>
    <w:rsid w:val="008F255B"/>
    <w:rsid w:val="008F2B18"/>
    <w:rsid w:val="008F32D6"/>
    <w:rsid w:val="008F34EE"/>
    <w:rsid w:val="008F3BBC"/>
    <w:rsid w:val="008F4441"/>
    <w:rsid w:val="008F445C"/>
    <w:rsid w:val="008F498E"/>
    <w:rsid w:val="008F4EFB"/>
    <w:rsid w:val="008F4F30"/>
    <w:rsid w:val="008F5B85"/>
    <w:rsid w:val="008F797E"/>
    <w:rsid w:val="00900389"/>
    <w:rsid w:val="00900710"/>
    <w:rsid w:val="009009C8"/>
    <w:rsid w:val="00900B7D"/>
    <w:rsid w:val="009010BE"/>
    <w:rsid w:val="009011AB"/>
    <w:rsid w:val="009012E6"/>
    <w:rsid w:val="00901749"/>
    <w:rsid w:val="009017C4"/>
    <w:rsid w:val="00901A06"/>
    <w:rsid w:val="00902787"/>
    <w:rsid w:val="009027EC"/>
    <w:rsid w:val="00902D2D"/>
    <w:rsid w:val="009037F0"/>
    <w:rsid w:val="0090465C"/>
    <w:rsid w:val="00905403"/>
    <w:rsid w:val="00905409"/>
    <w:rsid w:val="00905F99"/>
    <w:rsid w:val="009060F7"/>
    <w:rsid w:val="00906731"/>
    <w:rsid w:val="0090710A"/>
    <w:rsid w:val="009079CB"/>
    <w:rsid w:val="00907FFB"/>
    <w:rsid w:val="00910E3D"/>
    <w:rsid w:val="00911125"/>
    <w:rsid w:val="00911C7D"/>
    <w:rsid w:val="00911E25"/>
    <w:rsid w:val="00912BFD"/>
    <w:rsid w:val="00912E21"/>
    <w:rsid w:val="00913BA9"/>
    <w:rsid w:val="0091412C"/>
    <w:rsid w:val="009144FB"/>
    <w:rsid w:val="00914812"/>
    <w:rsid w:val="00915139"/>
    <w:rsid w:val="009151E1"/>
    <w:rsid w:val="009152AA"/>
    <w:rsid w:val="00915A6C"/>
    <w:rsid w:val="00916611"/>
    <w:rsid w:val="0091678A"/>
    <w:rsid w:val="00916A5D"/>
    <w:rsid w:val="00916C80"/>
    <w:rsid w:val="009174DC"/>
    <w:rsid w:val="0091792E"/>
    <w:rsid w:val="00917A90"/>
    <w:rsid w:val="00917AF5"/>
    <w:rsid w:val="00920D0F"/>
    <w:rsid w:val="00921475"/>
    <w:rsid w:val="00921F1F"/>
    <w:rsid w:val="009225CD"/>
    <w:rsid w:val="00922D7C"/>
    <w:rsid w:val="00922E28"/>
    <w:rsid w:val="00923132"/>
    <w:rsid w:val="00923862"/>
    <w:rsid w:val="009239BB"/>
    <w:rsid w:val="00924DD6"/>
    <w:rsid w:val="00924FAC"/>
    <w:rsid w:val="0092567E"/>
    <w:rsid w:val="00925924"/>
    <w:rsid w:val="00925E0C"/>
    <w:rsid w:val="0092651E"/>
    <w:rsid w:val="00926A50"/>
    <w:rsid w:val="00926B7C"/>
    <w:rsid w:val="00926C4E"/>
    <w:rsid w:val="0092769E"/>
    <w:rsid w:val="00930252"/>
    <w:rsid w:val="0093046A"/>
    <w:rsid w:val="0093069F"/>
    <w:rsid w:val="00930D83"/>
    <w:rsid w:val="00931BE4"/>
    <w:rsid w:val="00931D80"/>
    <w:rsid w:val="00932A73"/>
    <w:rsid w:val="00932B27"/>
    <w:rsid w:val="00933981"/>
    <w:rsid w:val="00933D46"/>
    <w:rsid w:val="009348ED"/>
    <w:rsid w:val="00934951"/>
    <w:rsid w:val="00934C53"/>
    <w:rsid w:val="0093513A"/>
    <w:rsid w:val="00935487"/>
    <w:rsid w:val="00935C92"/>
    <w:rsid w:val="0093670A"/>
    <w:rsid w:val="009367F4"/>
    <w:rsid w:val="0093757B"/>
    <w:rsid w:val="009376AB"/>
    <w:rsid w:val="00937FAA"/>
    <w:rsid w:val="00940FAA"/>
    <w:rsid w:val="00942200"/>
    <w:rsid w:val="009422FB"/>
    <w:rsid w:val="009423F0"/>
    <w:rsid w:val="009430C0"/>
    <w:rsid w:val="00943249"/>
    <w:rsid w:val="00943F66"/>
    <w:rsid w:val="009445F6"/>
    <w:rsid w:val="00944669"/>
    <w:rsid w:val="0094483F"/>
    <w:rsid w:val="00944AC7"/>
    <w:rsid w:val="009459B4"/>
    <w:rsid w:val="00945A76"/>
    <w:rsid w:val="00945D0D"/>
    <w:rsid w:val="009460EC"/>
    <w:rsid w:val="009461BD"/>
    <w:rsid w:val="00946298"/>
    <w:rsid w:val="00946A28"/>
    <w:rsid w:val="0094735E"/>
    <w:rsid w:val="00947F15"/>
    <w:rsid w:val="009502F8"/>
    <w:rsid w:val="00950722"/>
    <w:rsid w:val="00950B59"/>
    <w:rsid w:val="00950C17"/>
    <w:rsid w:val="0095261D"/>
    <w:rsid w:val="009528D1"/>
    <w:rsid w:val="00952D9D"/>
    <w:rsid w:val="00954048"/>
    <w:rsid w:val="0095446C"/>
    <w:rsid w:val="00954A16"/>
    <w:rsid w:val="00954E3A"/>
    <w:rsid w:val="00954FF2"/>
    <w:rsid w:val="00955EC7"/>
    <w:rsid w:val="00956498"/>
    <w:rsid w:val="009568A6"/>
    <w:rsid w:val="009579EA"/>
    <w:rsid w:val="00957DE3"/>
    <w:rsid w:val="009603B8"/>
    <w:rsid w:val="009612A1"/>
    <w:rsid w:val="009624C0"/>
    <w:rsid w:val="00962FB3"/>
    <w:rsid w:val="0096306F"/>
    <w:rsid w:val="0096311E"/>
    <w:rsid w:val="00963170"/>
    <w:rsid w:val="009635C5"/>
    <w:rsid w:val="0096405C"/>
    <w:rsid w:val="00964605"/>
    <w:rsid w:val="0096520A"/>
    <w:rsid w:val="00965763"/>
    <w:rsid w:val="00965767"/>
    <w:rsid w:val="00965938"/>
    <w:rsid w:val="009666C3"/>
    <w:rsid w:val="009667EC"/>
    <w:rsid w:val="00966CF2"/>
    <w:rsid w:val="0096733D"/>
    <w:rsid w:val="00967484"/>
    <w:rsid w:val="0096750F"/>
    <w:rsid w:val="009677FD"/>
    <w:rsid w:val="00971241"/>
    <w:rsid w:val="0097176C"/>
    <w:rsid w:val="009717E6"/>
    <w:rsid w:val="009722D0"/>
    <w:rsid w:val="00974045"/>
    <w:rsid w:val="00974677"/>
    <w:rsid w:val="00974794"/>
    <w:rsid w:val="00974FA3"/>
    <w:rsid w:val="009754F1"/>
    <w:rsid w:val="009758AF"/>
    <w:rsid w:val="00975A34"/>
    <w:rsid w:val="00975E6F"/>
    <w:rsid w:val="0097641D"/>
    <w:rsid w:val="00977E87"/>
    <w:rsid w:val="009808C9"/>
    <w:rsid w:val="00981303"/>
    <w:rsid w:val="009818EA"/>
    <w:rsid w:val="0098196D"/>
    <w:rsid w:val="00982655"/>
    <w:rsid w:val="00982B90"/>
    <w:rsid w:val="0098324B"/>
    <w:rsid w:val="00983340"/>
    <w:rsid w:val="0098361A"/>
    <w:rsid w:val="00983665"/>
    <w:rsid w:val="0098399F"/>
    <w:rsid w:val="009840FE"/>
    <w:rsid w:val="00984130"/>
    <w:rsid w:val="009843C9"/>
    <w:rsid w:val="00984EF0"/>
    <w:rsid w:val="0098517B"/>
    <w:rsid w:val="009869F7"/>
    <w:rsid w:val="00986EB9"/>
    <w:rsid w:val="0098754A"/>
    <w:rsid w:val="00987F4F"/>
    <w:rsid w:val="00990B56"/>
    <w:rsid w:val="00991B90"/>
    <w:rsid w:val="00991D42"/>
    <w:rsid w:val="00992F7D"/>
    <w:rsid w:val="0099355F"/>
    <w:rsid w:val="009939C6"/>
    <w:rsid w:val="00993C61"/>
    <w:rsid w:val="00995333"/>
    <w:rsid w:val="0099570D"/>
    <w:rsid w:val="0099742D"/>
    <w:rsid w:val="00997681"/>
    <w:rsid w:val="009978C9"/>
    <w:rsid w:val="00997F4A"/>
    <w:rsid w:val="009A14AE"/>
    <w:rsid w:val="009A184B"/>
    <w:rsid w:val="009A1C8E"/>
    <w:rsid w:val="009A23D7"/>
    <w:rsid w:val="009A25D4"/>
    <w:rsid w:val="009A4A6C"/>
    <w:rsid w:val="009A4F56"/>
    <w:rsid w:val="009A4F9E"/>
    <w:rsid w:val="009A5309"/>
    <w:rsid w:val="009A6581"/>
    <w:rsid w:val="009A6BE1"/>
    <w:rsid w:val="009A7CDA"/>
    <w:rsid w:val="009B064B"/>
    <w:rsid w:val="009B102C"/>
    <w:rsid w:val="009B19B8"/>
    <w:rsid w:val="009B1C39"/>
    <w:rsid w:val="009B3419"/>
    <w:rsid w:val="009B3F29"/>
    <w:rsid w:val="009B4344"/>
    <w:rsid w:val="009B4B89"/>
    <w:rsid w:val="009B4BED"/>
    <w:rsid w:val="009B5128"/>
    <w:rsid w:val="009B524A"/>
    <w:rsid w:val="009B597F"/>
    <w:rsid w:val="009B5A18"/>
    <w:rsid w:val="009B5BB8"/>
    <w:rsid w:val="009B6301"/>
    <w:rsid w:val="009B68D0"/>
    <w:rsid w:val="009B6C34"/>
    <w:rsid w:val="009B6FA1"/>
    <w:rsid w:val="009B721C"/>
    <w:rsid w:val="009B72DE"/>
    <w:rsid w:val="009B7754"/>
    <w:rsid w:val="009B7883"/>
    <w:rsid w:val="009B78E7"/>
    <w:rsid w:val="009B7BC1"/>
    <w:rsid w:val="009C15CB"/>
    <w:rsid w:val="009C16C1"/>
    <w:rsid w:val="009C16FF"/>
    <w:rsid w:val="009C1E1C"/>
    <w:rsid w:val="009C2519"/>
    <w:rsid w:val="009C271B"/>
    <w:rsid w:val="009C2CB8"/>
    <w:rsid w:val="009C2D8F"/>
    <w:rsid w:val="009C3424"/>
    <w:rsid w:val="009C387A"/>
    <w:rsid w:val="009C3C5C"/>
    <w:rsid w:val="009C3F6D"/>
    <w:rsid w:val="009C400E"/>
    <w:rsid w:val="009C4C4B"/>
    <w:rsid w:val="009C5236"/>
    <w:rsid w:val="009C6422"/>
    <w:rsid w:val="009C6570"/>
    <w:rsid w:val="009C670A"/>
    <w:rsid w:val="009C790E"/>
    <w:rsid w:val="009C7C77"/>
    <w:rsid w:val="009C7F3A"/>
    <w:rsid w:val="009D07C6"/>
    <w:rsid w:val="009D119A"/>
    <w:rsid w:val="009D2E00"/>
    <w:rsid w:val="009D339C"/>
    <w:rsid w:val="009D3C49"/>
    <w:rsid w:val="009D4386"/>
    <w:rsid w:val="009D4B51"/>
    <w:rsid w:val="009D574B"/>
    <w:rsid w:val="009D5B56"/>
    <w:rsid w:val="009D5EA4"/>
    <w:rsid w:val="009D5FEE"/>
    <w:rsid w:val="009D6177"/>
    <w:rsid w:val="009D62A9"/>
    <w:rsid w:val="009D6CD0"/>
    <w:rsid w:val="009D75E9"/>
    <w:rsid w:val="009D7B6F"/>
    <w:rsid w:val="009D7FA7"/>
    <w:rsid w:val="009E17F1"/>
    <w:rsid w:val="009E1821"/>
    <w:rsid w:val="009E199D"/>
    <w:rsid w:val="009E2386"/>
    <w:rsid w:val="009E2DEF"/>
    <w:rsid w:val="009E360D"/>
    <w:rsid w:val="009E38E8"/>
    <w:rsid w:val="009E3A9D"/>
    <w:rsid w:val="009E50FE"/>
    <w:rsid w:val="009E5356"/>
    <w:rsid w:val="009E5B49"/>
    <w:rsid w:val="009E5FA9"/>
    <w:rsid w:val="009E6047"/>
    <w:rsid w:val="009E6FDF"/>
    <w:rsid w:val="009E7551"/>
    <w:rsid w:val="009F0101"/>
    <w:rsid w:val="009F0199"/>
    <w:rsid w:val="009F033A"/>
    <w:rsid w:val="009F0601"/>
    <w:rsid w:val="009F0EE1"/>
    <w:rsid w:val="009F156E"/>
    <w:rsid w:val="009F1CCA"/>
    <w:rsid w:val="009F2F24"/>
    <w:rsid w:val="009F31F5"/>
    <w:rsid w:val="009F347C"/>
    <w:rsid w:val="009F45ED"/>
    <w:rsid w:val="009F4896"/>
    <w:rsid w:val="009F4973"/>
    <w:rsid w:val="009F4D50"/>
    <w:rsid w:val="009F4E04"/>
    <w:rsid w:val="009F5067"/>
    <w:rsid w:val="009F5C9F"/>
    <w:rsid w:val="009F6450"/>
    <w:rsid w:val="009F79F2"/>
    <w:rsid w:val="00A003A6"/>
    <w:rsid w:val="00A007DD"/>
    <w:rsid w:val="00A00A56"/>
    <w:rsid w:val="00A01102"/>
    <w:rsid w:val="00A01E65"/>
    <w:rsid w:val="00A02801"/>
    <w:rsid w:val="00A02E0C"/>
    <w:rsid w:val="00A02F76"/>
    <w:rsid w:val="00A03C81"/>
    <w:rsid w:val="00A044D5"/>
    <w:rsid w:val="00A04F88"/>
    <w:rsid w:val="00A057CB"/>
    <w:rsid w:val="00A05EF4"/>
    <w:rsid w:val="00A06511"/>
    <w:rsid w:val="00A066F6"/>
    <w:rsid w:val="00A07ACA"/>
    <w:rsid w:val="00A07C14"/>
    <w:rsid w:val="00A07C64"/>
    <w:rsid w:val="00A10343"/>
    <w:rsid w:val="00A10B87"/>
    <w:rsid w:val="00A12464"/>
    <w:rsid w:val="00A13857"/>
    <w:rsid w:val="00A142CE"/>
    <w:rsid w:val="00A14A94"/>
    <w:rsid w:val="00A14EDA"/>
    <w:rsid w:val="00A14FB9"/>
    <w:rsid w:val="00A1512E"/>
    <w:rsid w:val="00A16333"/>
    <w:rsid w:val="00A178B0"/>
    <w:rsid w:val="00A200B2"/>
    <w:rsid w:val="00A201A8"/>
    <w:rsid w:val="00A20507"/>
    <w:rsid w:val="00A2057B"/>
    <w:rsid w:val="00A206EB"/>
    <w:rsid w:val="00A21FB9"/>
    <w:rsid w:val="00A22BCF"/>
    <w:rsid w:val="00A22E52"/>
    <w:rsid w:val="00A239D4"/>
    <w:rsid w:val="00A26DE2"/>
    <w:rsid w:val="00A27122"/>
    <w:rsid w:val="00A27136"/>
    <w:rsid w:val="00A279E0"/>
    <w:rsid w:val="00A3032D"/>
    <w:rsid w:val="00A303BD"/>
    <w:rsid w:val="00A30656"/>
    <w:rsid w:val="00A3088A"/>
    <w:rsid w:val="00A3180A"/>
    <w:rsid w:val="00A319F1"/>
    <w:rsid w:val="00A31F3A"/>
    <w:rsid w:val="00A32042"/>
    <w:rsid w:val="00A34915"/>
    <w:rsid w:val="00A35B2E"/>
    <w:rsid w:val="00A35F27"/>
    <w:rsid w:val="00A36038"/>
    <w:rsid w:val="00A36A77"/>
    <w:rsid w:val="00A372EF"/>
    <w:rsid w:val="00A376FA"/>
    <w:rsid w:val="00A37B23"/>
    <w:rsid w:val="00A402CF"/>
    <w:rsid w:val="00A40B17"/>
    <w:rsid w:val="00A40FC0"/>
    <w:rsid w:val="00A41874"/>
    <w:rsid w:val="00A41B86"/>
    <w:rsid w:val="00A42892"/>
    <w:rsid w:val="00A434A8"/>
    <w:rsid w:val="00A4368A"/>
    <w:rsid w:val="00A44044"/>
    <w:rsid w:val="00A4422C"/>
    <w:rsid w:val="00A44B04"/>
    <w:rsid w:val="00A45325"/>
    <w:rsid w:val="00A45403"/>
    <w:rsid w:val="00A45996"/>
    <w:rsid w:val="00A459E3"/>
    <w:rsid w:val="00A46E46"/>
    <w:rsid w:val="00A474B4"/>
    <w:rsid w:val="00A47C6D"/>
    <w:rsid w:val="00A47E70"/>
    <w:rsid w:val="00A512DE"/>
    <w:rsid w:val="00A51776"/>
    <w:rsid w:val="00A52517"/>
    <w:rsid w:val="00A529D1"/>
    <w:rsid w:val="00A52BF5"/>
    <w:rsid w:val="00A52D9F"/>
    <w:rsid w:val="00A53078"/>
    <w:rsid w:val="00A53442"/>
    <w:rsid w:val="00A53C1F"/>
    <w:rsid w:val="00A548FF"/>
    <w:rsid w:val="00A54DED"/>
    <w:rsid w:val="00A55772"/>
    <w:rsid w:val="00A5590B"/>
    <w:rsid w:val="00A55EE0"/>
    <w:rsid w:val="00A56047"/>
    <w:rsid w:val="00A567BB"/>
    <w:rsid w:val="00A567C6"/>
    <w:rsid w:val="00A56DC5"/>
    <w:rsid w:val="00A570EF"/>
    <w:rsid w:val="00A57747"/>
    <w:rsid w:val="00A57EB9"/>
    <w:rsid w:val="00A6010D"/>
    <w:rsid w:val="00A60581"/>
    <w:rsid w:val="00A60EAB"/>
    <w:rsid w:val="00A61D78"/>
    <w:rsid w:val="00A6205B"/>
    <w:rsid w:val="00A6240E"/>
    <w:rsid w:val="00A62B37"/>
    <w:rsid w:val="00A63E7A"/>
    <w:rsid w:val="00A63EE2"/>
    <w:rsid w:val="00A64417"/>
    <w:rsid w:val="00A64937"/>
    <w:rsid w:val="00A6521D"/>
    <w:rsid w:val="00A655D8"/>
    <w:rsid w:val="00A6563B"/>
    <w:rsid w:val="00A65887"/>
    <w:rsid w:val="00A65A18"/>
    <w:rsid w:val="00A65DE2"/>
    <w:rsid w:val="00A65E76"/>
    <w:rsid w:val="00A67658"/>
    <w:rsid w:val="00A67688"/>
    <w:rsid w:val="00A6783F"/>
    <w:rsid w:val="00A67D3D"/>
    <w:rsid w:val="00A70720"/>
    <w:rsid w:val="00A710C9"/>
    <w:rsid w:val="00A716EF"/>
    <w:rsid w:val="00A7178C"/>
    <w:rsid w:val="00A717B6"/>
    <w:rsid w:val="00A71DF4"/>
    <w:rsid w:val="00A71FE2"/>
    <w:rsid w:val="00A7250A"/>
    <w:rsid w:val="00A725DB"/>
    <w:rsid w:val="00A729A0"/>
    <w:rsid w:val="00A73BFE"/>
    <w:rsid w:val="00A740DE"/>
    <w:rsid w:val="00A74173"/>
    <w:rsid w:val="00A7436B"/>
    <w:rsid w:val="00A74F3D"/>
    <w:rsid w:val="00A756B0"/>
    <w:rsid w:val="00A7613D"/>
    <w:rsid w:val="00A766B9"/>
    <w:rsid w:val="00A76A58"/>
    <w:rsid w:val="00A76EFE"/>
    <w:rsid w:val="00A77B5B"/>
    <w:rsid w:val="00A77B6D"/>
    <w:rsid w:val="00A77CF3"/>
    <w:rsid w:val="00A80765"/>
    <w:rsid w:val="00A80ABB"/>
    <w:rsid w:val="00A81546"/>
    <w:rsid w:val="00A81C95"/>
    <w:rsid w:val="00A8205B"/>
    <w:rsid w:val="00A821CB"/>
    <w:rsid w:val="00A83123"/>
    <w:rsid w:val="00A8322E"/>
    <w:rsid w:val="00A835E9"/>
    <w:rsid w:val="00A83943"/>
    <w:rsid w:val="00A84019"/>
    <w:rsid w:val="00A848CD"/>
    <w:rsid w:val="00A848DC"/>
    <w:rsid w:val="00A8495C"/>
    <w:rsid w:val="00A84CB2"/>
    <w:rsid w:val="00A85482"/>
    <w:rsid w:val="00A85A69"/>
    <w:rsid w:val="00A86BCC"/>
    <w:rsid w:val="00A87E12"/>
    <w:rsid w:val="00A9019E"/>
    <w:rsid w:val="00A928E5"/>
    <w:rsid w:val="00A949A8"/>
    <w:rsid w:val="00A954C4"/>
    <w:rsid w:val="00A96273"/>
    <w:rsid w:val="00A966C6"/>
    <w:rsid w:val="00A97EF6"/>
    <w:rsid w:val="00AA05D3"/>
    <w:rsid w:val="00AA1812"/>
    <w:rsid w:val="00AA39B2"/>
    <w:rsid w:val="00AA3DA5"/>
    <w:rsid w:val="00AA5233"/>
    <w:rsid w:val="00AA5257"/>
    <w:rsid w:val="00AB07AD"/>
    <w:rsid w:val="00AB0A9F"/>
    <w:rsid w:val="00AB13E3"/>
    <w:rsid w:val="00AB2846"/>
    <w:rsid w:val="00AB3629"/>
    <w:rsid w:val="00AB389E"/>
    <w:rsid w:val="00AB3BB1"/>
    <w:rsid w:val="00AB403A"/>
    <w:rsid w:val="00AB48EE"/>
    <w:rsid w:val="00AB5A67"/>
    <w:rsid w:val="00AB6312"/>
    <w:rsid w:val="00AB64B9"/>
    <w:rsid w:val="00AB65FE"/>
    <w:rsid w:val="00AB6AC9"/>
    <w:rsid w:val="00AB6D79"/>
    <w:rsid w:val="00AB6FC2"/>
    <w:rsid w:val="00AB702A"/>
    <w:rsid w:val="00AB71CB"/>
    <w:rsid w:val="00AB7BC3"/>
    <w:rsid w:val="00AC0F42"/>
    <w:rsid w:val="00AC15A2"/>
    <w:rsid w:val="00AC1C41"/>
    <w:rsid w:val="00AC1D4D"/>
    <w:rsid w:val="00AC1F62"/>
    <w:rsid w:val="00AC22B4"/>
    <w:rsid w:val="00AC2B01"/>
    <w:rsid w:val="00AC2EB7"/>
    <w:rsid w:val="00AC3039"/>
    <w:rsid w:val="00AC32AC"/>
    <w:rsid w:val="00AC3EB1"/>
    <w:rsid w:val="00AC411D"/>
    <w:rsid w:val="00AC43C2"/>
    <w:rsid w:val="00AC4472"/>
    <w:rsid w:val="00AC4AC8"/>
    <w:rsid w:val="00AC4BAB"/>
    <w:rsid w:val="00AC4E18"/>
    <w:rsid w:val="00AC4FAB"/>
    <w:rsid w:val="00AC50A4"/>
    <w:rsid w:val="00AC571F"/>
    <w:rsid w:val="00AC5D26"/>
    <w:rsid w:val="00AC605D"/>
    <w:rsid w:val="00AC6156"/>
    <w:rsid w:val="00AC6556"/>
    <w:rsid w:val="00AC7903"/>
    <w:rsid w:val="00AC7A1B"/>
    <w:rsid w:val="00AC7BA4"/>
    <w:rsid w:val="00AD0624"/>
    <w:rsid w:val="00AD0F8D"/>
    <w:rsid w:val="00AD177D"/>
    <w:rsid w:val="00AD1CA4"/>
    <w:rsid w:val="00AD2491"/>
    <w:rsid w:val="00AD2D10"/>
    <w:rsid w:val="00AD2F31"/>
    <w:rsid w:val="00AD3D4C"/>
    <w:rsid w:val="00AD3FDA"/>
    <w:rsid w:val="00AD4B0B"/>
    <w:rsid w:val="00AD530D"/>
    <w:rsid w:val="00AD557B"/>
    <w:rsid w:val="00AD57E1"/>
    <w:rsid w:val="00AD5AE0"/>
    <w:rsid w:val="00AD623B"/>
    <w:rsid w:val="00AD68B4"/>
    <w:rsid w:val="00AD7C1D"/>
    <w:rsid w:val="00AE080D"/>
    <w:rsid w:val="00AE0921"/>
    <w:rsid w:val="00AE0D91"/>
    <w:rsid w:val="00AE116A"/>
    <w:rsid w:val="00AE1A0C"/>
    <w:rsid w:val="00AE1B84"/>
    <w:rsid w:val="00AE30CF"/>
    <w:rsid w:val="00AE3416"/>
    <w:rsid w:val="00AE4202"/>
    <w:rsid w:val="00AE4850"/>
    <w:rsid w:val="00AE4CF8"/>
    <w:rsid w:val="00AE4D9E"/>
    <w:rsid w:val="00AE50CD"/>
    <w:rsid w:val="00AE6289"/>
    <w:rsid w:val="00AE6389"/>
    <w:rsid w:val="00AE6ED8"/>
    <w:rsid w:val="00AE7F89"/>
    <w:rsid w:val="00AF0536"/>
    <w:rsid w:val="00AF143B"/>
    <w:rsid w:val="00AF1890"/>
    <w:rsid w:val="00AF24B1"/>
    <w:rsid w:val="00AF27A5"/>
    <w:rsid w:val="00AF2C07"/>
    <w:rsid w:val="00AF3473"/>
    <w:rsid w:val="00AF39FB"/>
    <w:rsid w:val="00AF3C4E"/>
    <w:rsid w:val="00AF3D06"/>
    <w:rsid w:val="00AF3F61"/>
    <w:rsid w:val="00AF4C0F"/>
    <w:rsid w:val="00AF4C25"/>
    <w:rsid w:val="00AF4E18"/>
    <w:rsid w:val="00AF5242"/>
    <w:rsid w:val="00AF5C27"/>
    <w:rsid w:val="00AF6104"/>
    <w:rsid w:val="00AF7515"/>
    <w:rsid w:val="00B00341"/>
    <w:rsid w:val="00B00DAB"/>
    <w:rsid w:val="00B00EDF"/>
    <w:rsid w:val="00B01A08"/>
    <w:rsid w:val="00B01BF2"/>
    <w:rsid w:val="00B01F1B"/>
    <w:rsid w:val="00B01F9A"/>
    <w:rsid w:val="00B021F4"/>
    <w:rsid w:val="00B039EC"/>
    <w:rsid w:val="00B0494C"/>
    <w:rsid w:val="00B052EE"/>
    <w:rsid w:val="00B054B8"/>
    <w:rsid w:val="00B0550D"/>
    <w:rsid w:val="00B06A23"/>
    <w:rsid w:val="00B06C11"/>
    <w:rsid w:val="00B075E1"/>
    <w:rsid w:val="00B07998"/>
    <w:rsid w:val="00B07C0F"/>
    <w:rsid w:val="00B102D3"/>
    <w:rsid w:val="00B10969"/>
    <w:rsid w:val="00B11042"/>
    <w:rsid w:val="00B1194F"/>
    <w:rsid w:val="00B1213B"/>
    <w:rsid w:val="00B12191"/>
    <w:rsid w:val="00B121D2"/>
    <w:rsid w:val="00B13226"/>
    <w:rsid w:val="00B13CBD"/>
    <w:rsid w:val="00B15B9E"/>
    <w:rsid w:val="00B15F76"/>
    <w:rsid w:val="00B16D04"/>
    <w:rsid w:val="00B16FD7"/>
    <w:rsid w:val="00B177FD"/>
    <w:rsid w:val="00B17C6A"/>
    <w:rsid w:val="00B20359"/>
    <w:rsid w:val="00B20B57"/>
    <w:rsid w:val="00B2197A"/>
    <w:rsid w:val="00B22B9C"/>
    <w:rsid w:val="00B2359E"/>
    <w:rsid w:val="00B23A4B"/>
    <w:rsid w:val="00B23EB9"/>
    <w:rsid w:val="00B24257"/>
    <w:rsid w:val="00B25320"/>
    <w:rsid w:val="00B25651"/>
    <w:rsid w:val="00B257B5"/>
    <w:rsid w:val="00B25ADF"/>
    <w:rsid w:val="00B25D75"/>
    <w:rsid w:val="00B26195"/>
    <w:rsid w:val="00B264F1"/>
    <w:rsid w:val="00B265A9"/>
    <w:rsid w:val="00B265CE"/>
    <w:rsid w:val="00B2689E"/>
    <w:rsid w:val="00B26C0A"/>
    <w:rsid w:val="00B26FEF"/>
    <w:rsid w:val="00B27094"/>
    <w:rsid w:val="00B27480"/>
    <w:rsid w:val="00B278DC"/>
    <w:rsid w:val="00B27A2B"/>
    <w:rsid w:val="00B27A8F"/>
    <w:rsid w:val="00B27B86"/>
    <w:rsid w:val="00B27DF1"/>
    <w:rsid w:val="00B30023"/>
    <w:rsid w:val="00B31DAF"/>
    <w:rsid w:val="00B31E2B"/>
    <w:rsid w:val="00B31ED2"/>
    <w:rsid w:val="00B32166"/>
    <w:rsid w:val="00B32A22"/>
    <w:rsid w:val="00B32D31"/>
    <w:rsid w:val="00B337E5"/>
    <w:rsid w:val="00B33CFC"/>
    <w:rsid w:val="00B34727"/>
    <w:rsid w:val="00B347E8"/>
    <w:rsid w:val="00B349CA"/>
    <w:rsid w:val="00B34E6C"/>
    <w:rsid w:val="00B34F12"/>
    <w:rsid w:val="00B35CC0"/>
    <w:rsid w:val="00B368D9"/>
    <w:rsid w:val="00B37240"/>
    <w:rsid w:val="00B37EDD"/>
    <w:rsid w:val="00B406A1"/>
    <w:rsid w:val="00B40EAF"/>
    <w:rsid w:val="00B4114C"/>
    <w:rsid w:val="00B41666"/>
    <w:rsid w:val="00B41B18"/>
    <w:rsid w:val="00B42926"/>
    <w:rsid w:val="00B42C81"/>
    <w:rsid w:val="00B42C85"/>
    <w:rsid w:val="00B42FFA"/>
    <w:rsid w:val="00B43303"/>
    <w:rsid w:val="00B43CB4"/>
    <w:rsid w:val="00B442F6"/>
    <w:rsid w:val="00B4464E"/>
    <w:rsid w:val="00B44A86"/>
    <w:rsid w:val="00B44DC1"/>
    <w:rsid w:val="00B458A6"/>
    <w:rsid w:val="00B45FFD"/>
    <w:rsid w:val="00B46910"/>
    <w:rsid w:val="00B46ADE"/>
    <w:rsid w:val="00B46B76"/>
    <w:rsid w:val="00B47E96"/>
    <w:rsid w:val="00B502A9"/>
    <w:rsid w:val="00B5164D"/>
    <w:rsid w:val="00B51A46"/>
    <w:rsid w:val="00B52C0B"/>
    <w:rsid w:val="00B52E1C"/>
    <w:rsid w:val="00B52FDC"/>
    <w:rsid w:val="00B53328"/>
    <w:rsid w:val="00B53FA9"/>
    <w:rsid w:val="00B55129"/>
    <w:rsid w:val="00B55398"/>
    <w:rsid w:val="00B55E48"/>
    <w:rsid w:val="00B56505"/>
    <w:rsid w:val="00B5671A"/>
    <w:rsid w:val="00B575A4"/>
    <w:rsid w:val="00B57CE2"/>
    <w:rsid w:val="00B57F82"/>
    <w:rsid w:val="00B6023C"/>
    <w:rsid w:val="00B60988"/>
    <w:rsid w:val="00B6117F"/>
    <w:rsid w:val="00B614F8"/>
    <w:rsid w:val="00B619BE"/>
    <w:rsid w:val="00B621D3"/>
    <w:rsid w:val="00B62246"/>
    <w:rsid w:val="00B625C5"/>
    <w:rsid w:val="00B625E1"/>
    <w:rsid w:val="00B6296B"/>
    <w:rsid w:val="00B63CB6"/>
    <w:rsid w:val="00B64038"/>
    <w:rsid w:val="00B64A0B"/>
    <w:rsid w:val="00B64A2F"/>
    <w:rsid w:val="00B64E45"/>
    <w:rsid w:val="00B65DB8"/>
    <w:rsid w:val="00B65EBA"/>
    <w:rsid w:val="00B667B7"/>
    <w:rsid w:val="00B704CB"/>
    <w:rsid w:val="00B707F3"/>
    <w:rsid w:val="00B7128A"/>
    <w:rsid w:val="00B71F50"/>
    <w:rsid w:val="00B72211"/>
    <w:rsid w:val="00B72315"/>
    <w:rsid w:val="00B72D7C"/>
    <w:rsid w:val="00B73459"/>
    <w:rsid w:val="00B739B2"/>
    <w:rsid w:val="00B73FED"/>
    <w:rsid w:val="00B743A8"/>
    <w:rsid w:val="00B748B3"/>
    <w:rsid w:val="00B75A4C"/>
    <w:rsid w:val="00B75B9F"/>
    <w:rsid w:val="00B75DB8"/>
    <w:rsid w:val="00B75DF9"/>
    <w:rsid w:val="00B765DA"/>
    <w:rsid w:val="00B768D6"/>
    <w:rsid w:val="00B76CFF"/>
    <w:rsid w:val="00B76F71"/>
    <w:rsid w:val="00B772E8"/>
    <w:rsid w:val="00B77537"/>
    <w:rsid w:val="00B77C86"/>
    <w:rsid w:val="00B77F3E"/>
    <w:rsid w:val="00B8063A"/>
    <w:rsid w:val="00B80C5D"/>
    <w:rsid w:val="00B81078"/>
    <w:rsid w:val="00B810E7"/>
    <w:rsid w:val="00B81E8D"/>
    <w:rsid w:val="00B82409"/>
    <w:rsid w:val="00B825E1"/>
    <w:rsid w:val="00B8337E"/>
    <w:rsid w:val="00B8362C"/>
    <w:rsid w:val="00B83ECC"/>
    <w:rsid w:val="00B8473B"/>
    <w:rsid w:val="00B848C6"/>
    <w:rsid w:val="00B84F23"/>
    <w:rsid w:val="00B8503D"/>
    <w:rsid w:val="00B859D3"/>
    <w:rsid w:val="00B86632"/>
    <w:rsid w:val="00B86710"/>
    <w:rsid w:val="00B87645"/>
    <w:rsid w:val="00B902D1"/>
    <w:rsid w:val="00B907B7"/>
    <w:rsid w:val="00B90938"/>
    <w:rsid w:val="00B90DCD"/>
    <w:rsid w:val="00B921F6"/>
    <w:rsid w:val="00B92E9C"/>
    <w:rsid w:val="00B932D7"/>
    <w:rsid w:val="00B9372D"/>
    <w:rsid w:val="00B93D8B"/>
    <w:rsid w:val="00B94711"/>
    <w:rsid w:val="00B94A65"/>
    <w:rsid w:val="00B95675"/>
    <w:rsid w:val="00B95841"/>
    <w:rsid w:val="00B95BC1"/>
    <w:rsid w:val="00B965A4"/>
    <w:rsid w:val="00B966B3"/>
    <w:rsid w:val="00B968A6"/>
    <w:rsid w:val="00B9698F"/>
    <w:rsid w:val="00B969D8"/>
    <w:rsid w:val="00B96B01"/>
    <w:rsid w:val="00B96BD9"/>
    <w:rsid w:val="00B96EB5"/>
    <w:rsid w:val="00B97A99"/>
    <w:rsid w:val="00B97AF2"/>
    <w:rsid w:val="00BA01D5"/>
    <w:rsid w:val="00BA0217"/>
    <w:rsid w:val="00BA030D"/>
    <w:rsid w:val="00BA04BA"/>
    <w:rsid w:val="00BA0FA2"/>
    <w:rsid w:val="00BA109A"/>
    <w:rsid w:val="00BA1479"/>
    <w:rsid w:val="00BA18E9"/>
    <w:rsid w:val="00BA2996"/>
    <w:rsid w:val="00BA2B97"/>
    <w:rsid w:val="00BA350E"/>
    <w:rsid w:val="00BA40CD"/>
    <w:rsid w:val="00BA4113"/>
    <w:rsid w:val="00BA4A83"/>
    <w:rsid w:val="00BA4BE1"/>
    <w:rsid w:val="00BA57CF"/>
    <w:rsid w:val="00BA65BA"/>
    <w:rsid w:val="00BA6D64"/>
    <w:rsid w:val="00BA71EA"/>
    <w:rsid w:val="00BA72A8"/>
    <w:rsid w:val="00BA7EDE"/>
    <w:rsid w:val="00BB1682"/>
    <w:rsid w:val="00BB1CD6"/>
    <w:rsid w:val="00BB23A2"/>
    <w:rsid w:val="00BB2567"/>
    <w:rsid w:val="00BB2A85"/>
    <w:rsid w:val="00BB2EB5"/>
    <w:rsid w:val="00BB307C"/>
    <w:rsid w:val="00BB39A6"/>
    <w:rsid w:val="00BB3C6A"/>
    <w:rsid w:val="00BB41C0"/>
    <w:rsid w:val="00BB475C"/>
    <w:rsid w:val="00BB4B5E"/>
    <w:rsid w:val="00BB4CBA"/>
    <w:rsid w:val="00BB4F3F"/>
    <w:rsid w:val="00BB5613"/>
    <w:rsid w:val="00BB60AB"/>
    <w:rsid w:val="00BB6A53"/>
    <w:rsid w:val="00BB776F"/>
    <w:rsid w:val="00BC0031"/>
    <w:rsid w:val="00BC00A5"/>
    <w:rsid w:val="00BC0161"/>
    <w:rsid w:val="00BC0A8E"/>
    <w:rsid w:val="00BC0AD2"/>
    <w:rsid w:val="00BC1585"/>
    <w:rsid w:val="00BC166C"/>
    <w:rsid w:val="00BC1C3D"/>
    <w:rsid w:val="00BC220E"/>
    <w:rsid w:val="00BC31A8"/>
    <w:rsid w:val="00BC3C7E"/>
    <w:rsid w:val="00BC4269"/>
    <w:rsid w:val="00BC462B"/>
    <w:rsid w:val="00BC47AD"/>
    <w:rsid w:val="00BC48DF"/>
    <w:rsid w:val="00BC5286"/>
    <w:rsid w:val="00BC570B"/>
    <w:rsid w:val="00BC5873"/>
    <w:rsid w:val="00BC5AC5"/>
    <w:rsid w:val="00BC64B8"/>
    <w:rsid w:val="00BC6D42"/>
    <w:rsid w:val="00BC722C"/>
    <w:rsid w:val="00BC7326"/>
    <w:rsid w:val="00BC7455"/>
    <w:rsid w:val="00BC7885"/>
    <w:rsid w:val="00BD0BDF"/>
    <w:rsid w:val="00BD126E"/>
    <w:rsid w:val="00BD140B"/>
    <w:rsid w:val="00BD193F"/>
    <w:rsid w:val="00BD1C53"/>
    <w:rsid w:val="00BD2409"/>
    <w:rsid w:val="00BD279D"/>
    <w:rsid w:val="00BD35D7"/>
    <w:rsid w:val="00BD3DAD"/>
    <w:rsid w:val="00BD50A7"/>
    <w:rsid w:val="00BD5417"/>
    <w:rsid w:val="00BD6229"/>
    <w:rsid w:val="00BD64F8"/>
    <w:rsid w:val="00BD7F2A"/>
    <w:rsid w:val="00BE0455"/>
    <w:rsid w:val="00BE0539"/>
    <w:rsid w:val="00BE071E"/>
    <w:rsid w:val="00BE0FD3"/>
    <w:rsid w:val="00BE166D"/>
    <w:rsid w:val="00BE16F6"/>
    <w:rsid w:val="00BE1993"/>
    <w:rsid w:val="00BE2082"/>
    <w:rsid w:val="00BE2375"/>
    <w:rsid w:val="00BE2C37"/>
    <w:rsid w:val="00BE2DAB"/>
    <w:rsid w:val="00BE2E13"/>
    <w:rsid w:val="00BE380C"/>
    <w:rsid w:val="00BE3BE3"/>
    <w:rsid w:val="00BE4185"/>
    <w:rsid w:val="00BE43C9"/>
    <w:rsid w:val="00BE4AA1"/>
    <w:rsid w:val="00BE5268"/>
    <w:rsid w:val="00BE5E90"/>
    <w:rsid w:val="00BE6348"/>
    <w:rsid w:val="00BE7285"/>
    <w:rsid w:val="00BE73CC"/>
    <w:rsid w:val="00BE7580"/>
    <w:rsid w:val="00BE796B"/>
    <w:rsid w:val="00BE7E7A"/>
    <w:rsid w:val="00BF0007"/>
    <w:rsid w:val="00BF04CD"/>
    <w:rsid w:val="00BF1362"/>
    <w:rsid w:val="00BF16AA"/>
    <w:rsid w:val="00BF1B88"/>
    <w:rsid w:val="00BF27E1"/>
    <w:rsid w:val="00BF3E8E"/>
    <w:rsid w:val="00BF44FA"/>
    <w:rsid w:val="00BF496A"/>
    <w:rsid w:val="00BF53E3"/>
    <w:rsid w:val="00BF5B24"/>
    <w:rsid w:val="00BF5E71"/>
    <w:rsid w:val="00BF5F04"/>
    <w:rsid w:val="00BF631B"/>
    <w:rsid w:val="00BF781E"/>
    <w:rsid w:val="00C0002D"/>
    <w:rsid w:val="00C00F8B"/>
    <w:rsid w:val="00C01B59"/>
    <w:rsid w:val="00C01D7E"/>
    <w:rsid w:val="00C01E45"/>
    <w:rsid w:val="00C021CF"/>
    <w:rsid w:val="00C0412B"/>
    <w:rsid w:val="00C04139"/>
    <w:rsid w:val="00C042AF"/>
    <w:rsid w:val="00C044F2"/>
    <w:rsid w:val="00C05078"/>
    <w:rsid w:val="00C069C1"/>
    <w:rsid w:val="00C06BF6"/>
    <w:rsid w:val="00C06D09"/>
    <w:rsid w:val="00C06D70"/>
    <w:rsid w:val="00C07785"/>
    <w:rsid w:val="00C0784C"/>
    <w:rsid w:val="00C079F4"/>
    <w:rsid w:val="00C1068D"/>
    <w:rsid w:val="00C10CD8"/>
    <w:rsid w:val="00C11121"/>
    <w:rsid w:val="00C11D41"/>
    <w:rsid w:val="00C1225A"/>
    <w:rsid w:val="00C12B05"/>
    <w:rsid w:val="00C1321D"/>
    <w:rsid w:val="00C137C3"/>
    <w:rsid w:val="00C138A4"/>
    <w:rsid w:val="00C138D6"/>
    <w:rsid w:val="00C144CE"/>
    <w:rsid w:val="00C14AE9"/>
    <w:rsid w:val="00C14EF9"/>
    <w:rsid w:val="00C155BD"/>
    <w:rsid w:val="00C15B26"/>
    <w:rsid w:val="00C166F7"/>
    <w:rsid w:val="00C170AD"/>
    <w:rsid w:val="00C173B4"/>
    <w:rsid w:val="00C17D9F"/>
    <w:rsid w:val="00C20119"/>
    <w:rsid w:val="00C20182"/>
    <w:rsid w:val="00C20F4E"/>
    <w:rsid w:val="00C22192"/>
    <w:rsid w:val="00C22DE7"/>
    <w:rsid w:val="00C22E11"/>
    <w:rsid w:val="00C23CFD"/>
    <w:rsid w:val="00C23D49"/>
    <w:rsid w:val="00C2448E"/>
    <w:rsid w:val="00C24E36"/>
    <w:rsid w:val="00C26082"/>
    <w:rsid w:val="00C26514"/>
    <w:rsid w:val="00C266D1"/>
    <w:rsid w:val="00C27278"/>
    <w:rsid w:val="00C273F2"/>
    <w:rsid w:val="00C275B3"/>
    <w:rsid w:val="00C309FF"/>
    <w:rsid w:val="00C30A68"/>
    <w:rsid w:val="00C31E80"/>
    <w:rsid w:val="00C32DCA"/>
    <w:rsid w:val="00C32F9C"/>
    <w:rsid w:val="00C33173"/>
    <w:rsid w:val="00C34719"/>
    <w:rsid w:val="00C36765"/>
    <w:rsid w:val="00C36BB3"/>
    <w:rsid w:val="00C3712D"/>
    <w:rsid w:val="00C37184"/>
    <w:rsid w:val="00C37702"/>
    <w:rsid w:val="00C37948"/>
    <w:rsid w:val="00C37D77"/>
    <w:rsid w:val="00C37D9C"/>
    <w:rsid w:val="00C40594"/>
    <w:rsid w:val="00C406B6"/>
    <w:rsid w:val="00C4140F"/>
    <w:rsid w:val="00C42250"/>
    <w:rsid w:val="00C42998"/>
    <w:rsid w:val="00C42D6F"/>
    <w:rsid w:val="00C43683"/>
    <w:rsid w:val="00C4418A"/>
    <w:rsid w:val="00C441B7"/>
    <w:rsid w:val="00C46CA1"/>
    <w:rsid w:val="00C479D9"/>
    <w:rsid w:val="00C47EBD"/>
    <w:rsid w:val="00C47F2E"/>
    <w:rsid w:val="00C503CE"/>
    <w:rsid w:val="00C50493"/>
    <w:rsid w:val="00C50AF0"/>
    <w:rsid w:val="00C50E31"/>
    <w:rsid w:val="00C51981"/>
    <w:rsid w:val="00C51C6C"/>
    <w:rsid w:val="00C5246E"/>
    <w:rsid w:val="00C52735"/>
    <w:rsid w:val="00C53CC5"/>
    <w:rsid w:val="00C54324"/>
    <w:rsid w:val="00C544EF"/>
    <w:rsid w:val="00C54666"/>
    <w:rsid w:val="00C54BF0"/>
    <w:rsid w:val="00C54DC4"/>
    <w:rsid w:val="00C55B0E"/>
    <w:rsid w:val="00C56241"/>
    <w:rsid w:val="00C56E9E"/>
    <w:rsid w:val="00C57176"/>
    <w:rsid w:val="00C57FCE"/>
    <w:rsid w:val="00C60260"/>
    <w:rsid w:val="00C604D9"/>
    <w:rsid w:val="00C607E6"/>
    <w:rsid w:val="00C6097A"/>
    <w:rsid w:val="00C60A3D"/>
    <w:rsid w:val="00C60D73"/>
    <w:rsid w:val="00C613E6"/>
    <w:rsid w:val="00C615C0"/>
    <w:rsid w:val="00C62A16"/>
    <w:rsid w:val="00C63587"/>
    <w:rsid w:val="00C63735"/>
    <w:rsid w:val="00C63C1A"/>
    <w:rsid w:val="00C6410D"/>
    <w:rsid w:val="00C64110"/>
    <w:rsid w:val="00C647D6"/>
    <w:rsid w:val="00C64816"/>
    <w:rsid w:val="00C664EB"/>
    <w:rsid w:val="00C66D24"/>
    <w:rsid w:val="00C67162"/>
    <w:rsid w:val="00C70339"/>
    <w:rsid w:val="00C70496"/>
    <w:rsid w:val="00C70EE3"/>
    <w:rsid w:val="00C711D4"/>
    <w:rsid w:val="00C72174"/>
    <w:rsid w:val="00C737AD"/>
    <w:rsid w:val="00C73A37"/>
    <w:rsid w:val="00C73C42"/>
    <w:rsid w:val="00C7487C"/>
    <w:rsid w:val="00C75504"/>
    <w:rsid w:val="00C7575A"/>
    <w:rsid w:val="00C76032"/>
    <w:rsid w:val="00C76A17"/>
    <w:rsid w:val="00C76D56"/>
    <w:rsid w:val="00C76EC0"/>
    <w:rsid w:val="00C773BA"/>
    <w:rsid w:val="00C7749F"/>
    <w:rsid w:val="00C776F2"/>
    <w:rsid w:val="00C80111"/>
    <w:rsid w:val="00C8018E"/>
    <w:rsid w:val="00C80485"/>
    <w:rsid w:val="00C806E9"/>
    <w:rsid w:val="00C80B6F"/>
    <w:rsid w:val="00C821D5"/>
    <w:rsid w:val="00C82647"/>
    <w:rsid w:val="00C8485A"/>
    <w:rsid w:val="00C84B6B"/>
    <w:rsid w:val="00C84BF1"/>
    <w:rsid w:val="00C84DC4"/>
    <w:rsid w:val="00C860CA"/>
    <w:rsid w:val="00C86E36"/>
    <w:rsid w:val="00C87BD0"/>
    <w:rsid w:val="00C902B5"/>
    <w:rsid w:val="00C9079F"/>
    <w:rsid w:val="00C90EB8"/>
    <w:rsid w:val="00C9170E"/>
    <w:rsid w:val="00C933E4"/>
    <w:rsid w:val="00C93F93"/>
    <w:rsid w:val="00C94407"/>
    <w:rsid w:val="00C945AE"/>
    <w:rsid w:val="00C94BB0"/>
    <w:rsid w:val="00C95431"/>
    <w:rsid w:val="00C95985"/>
    <w:rsid w:val="00C96813"/>
    <w:rsid w:val="00C968F2"/>
    <w:rsid w:val="00C96CBC"/>
    <w:rsid w:val="00C9711E"/>
    <w:rsid w:val="00CA020C"/>
    <w:rsid w:val="00CA0341"/>
    <w:rsid w:val="00CA07A6"/>
    <w:rsid w:val="00CA09EF"/>
    <w:rsid w:val="00CA18DC"/>
    <w:rsid w:val="00CA19C4"/>
    <w:rsid w:val="00CA19CD"/>
    <w:rsid w:val="00CA2600"/>
    <w:rsid w:val="00CA2621"/>
    <w:rsid w:val="00CA2705"/>
    <w:rsid w:val="00CA3765"/>
    <w:rsid w:val="00CA3A32"/>
    <w:rsid w:val="00CA414D"/>
    <w:rsid w:val="00CA41E5"/>
    <w:rsid w:val="00CA50A6"/>
    <w:rsid w:val="00CA5422"/>
    <w:rsid w:val="00CA5C33"/>
    <w:rsid w:val="00CA5F1F"/>
    <w:rsid w:val="00CA6871"/>
    <w:rsid w:val="00CA7256"/>
    <w:rsid w:val="00CB01CB"/>
    <w:rsid w:val="00CB0988"/>
    <w:rsid w:val="00CB09C4"/>
    <w:rsid w:val="00CB0E86"/>
    <w:rsid w:val="00CB100C"/>
    <w:rsid w:val="00CB11E0"/>
    <w:rsid w:val="00CB1C11"/>
    <w:rsid w:val="00CB22A1"/>
    <w:rsid w:val="00CB2B09"/>
    <w:rsid w:val="00CB2F70"/>
    <w:rsid w:val="00CB4B1E"/>
    <w:rsid w:val="00CB60CB"/>
    <w:rsid w:val="00CB6EB6"/>
    <w:rsid w:val="00CB71A6"/>
    <w:rsid w:val="00CB7917"/>
    <w:rsid w:val="00CB7EED"/>
    <w:rsid w:val="00CC004A"/>
    <w:rsid w:val="00CC00F2"/>
    <w:rsid w:val="00CC0561"/>
    <w:rsid w:val="00CC0574"/>
    <w:rsid w:val="00CC07A3"/>
    <w:rsid w:val="00CC08CB"/>
    <w:rsid w:val="00CC0E4B"/>
    <w:rsid w:val="00CC0F68"/>
    <w:rsid w:val="00CC13A2"/>
    <w:rsid w:val="00CC2C45"/>
    <w:rsid w:val="00CC3178"/>
    <w:rsid w:val="00CC4DD0"/>
    <w:rsid w:val="00CC5071"/>
    <w:rsid w:val="00CC5291"/>
    <w:rsid w:val="00CC5A33"/>
    <w:rsid w:val="00CC5B58"/>
    <w:rsid w:val="00CC6082"/>
    <w:rsid w:val="00CC6732"/>
    <w:rsid w:val="00CC7FD1"/>
    <w:rsid w:val="00CD05C8"/>
    <w:rsid w:val="00CD06A6"/>
    <w:rsid w:val="00CD06F2"/>
    <w:rsid w:val="00CD0DD1"/>
    <w:rsid w:val="00CD1A92"/>
    <w:rsid w:val="00CD1B52"/>
    <w:rsid w:val="00CD1F55"/>
    <w:rsid w:val="00CD1F64"/>
    <w:rsid w:val="00CD2A20"/>
    <w:rsid w:val="00CD37C7"/>
    <w:rsid w:val="00CD5367"/>
    <w:rsid w:val="00CD55AB"/>
    <w:rsid w:val="00CD566E"/>
    <w:rsid w:val="00CD59DD"/>
    <w:rsid w:val="00CD6141"/>
    <w:rsid w:val="00CD646B"/>
    <w:rsid w:val="00CD6523"/>
    <w:rsid w:val="00CD69CD"/>
    <w:rsid w:val="00CD75C7"/>
    <w:rsid w:val="00CE0695"/>
    <w:rsid w:val="00CE1CDD"/>
    <w:rsid w:val="00CE2438"/>
    <w:rsid w:val="00CE2A1A"/>
    <w:rsid w:val="00CE2D4D"/>
    <w:rsid w:val="00CE3C10"/>
    <w:rsid w:val="00CE47B4"/>
    <w:rsid w:val="00CE4AD4"/>
    <w:rsid w:val="00CE58E1"/>
    <w:rsid w:val="00CE649B"/>
    <w:rsid w:val="00CE663B"/>
    <w:rsid w:val="00CE68D7"/>
    <w:rsid w:val="00CE6A33"/>
    <w:rsid w:val="00CE6FD0"/>
    <w:rsid w:val="00CE724E"/>
    <w:rsid w:val="00CE7418"/>
    <w:rsid w:val="00CE76F9"/>
    <w:rsid w:val="00CE7D9B"/>
    <w:rsid w:val="00CF0E5C"/>
    <w:rsid w:val="00CF1629"/>
    <w:rsid w:val="00CF29E7"/>
    <w:rsid w:val="00CF3471"/>
    <w:rsid w:val="00CF437F"/>
    <w:rsid w:val="00CF4E31"/>
    <w:rsid w:val="00CF5168"/>
    <w:rsid w:val="00CF5D7F"/>
    <w:rsid w:val="00CF5F4C"/>
    <w:rsid w:val="00CF62BB"/>
    <w:rsid w:val="00CF664B"/>
    <w:rsid w:val="00CF6B3F"/>
    <w:rsid w:val="00D0291E"/>
    <w:rsid w:val="00D02EF2"/>
    <w:rsid w:val="00D044B2"/>
    <w:rsid w:val="00D050FD"/>
    <w:rsid w:val="00D0592B"/>
    <w:rsid w:val="00D05B6D"/>
    <w:rsid w:val="00D071B5"/>
    <w:rsid w:val="00D074F0"/>
    <w:rsid w:val="00D07DC2"/>
    <w:rsid w:val="00D07F18"/>
    <w:rsid w:val="00D10057"/>
    <w:rsid w:val="00D10322"/>
    <w:rsid w:val="00D107E6"/>
    <w:rsid w:val="00D10A2D"/>
    <w:rsid w:val="00D112C5"/>
    <w:rsid w:val="00D1134B"/>
    <w:rsid w:val="00D11AEC"/>
    <w:rsid w:val="00D11E34"/>
    <w:rsid w:val="00D11E38"/>
    <w:rsid w:val="00D11F2F"/>
    <w:rsid w:val="00D12684"/>
    <w:rsid w:val="00D135C0"/>
    <w:rsid w:val="00D13824"/>
    <w:rsid w:val="00D13DD9"/>
    <w:rsid w:val="00D1403A"/>
    <w:rsid w:val="00D143B4"/>
    <w:rsid w:val="00D1447E"/>
    <w:rsid w:val="00D149C9"/>
    <w:rsid w:val="00D14BDC"/>
    <w:rsid w:val="00D151C0"/>
    <w:rsid w:val="00D154B6"/>
    <w:rsid w:val="00D15D1D"/>
    <w:rsid w:val="00D15FC9"/>
    <w:rsid w:val="00D16273"/>
    <w:rsid w:val="00D163FC"/>
    <w:rsid w:val="00D166BE"/>
    <w:rsid w:val="00D16749"/>
    <w:rsid w:val="00D17D34"/>
    <w:rsid w:val="00D17F59"/>
    <w:rsid w:val="00D201D6"/>
    <w:rsid w:val="00D20AFC"/>
    <w:rsid w:val="00D21089"/>
    <w:rsid w:val="00D21262"/>
    <w:rsid w:val="00D227E8"/>
    <w:rsid w:val="00D22C6B"/>
    <w:rsid w:val="00D23039"/>
    <w:rsid w:val="00D241AD"/>
    <w:rsid w:val="00D242C5"/>
    <w:rsid w:val="00D2460C"/>
    <w:rsid w:val="00D24AF6"/>
    <w:rsid w:val="00D24B5B"/>
    <w:rsid w:val="00D24FBE"/>
    <w:rsid w:val="00D252B3"/>
    <w:rsid w:val="00D25AB6"/>
    <w:rsid w:val="00D261A1"/>
    <w:rsid w:val="00D262E8"/>
    <w:rsid w:val="00D270E8"/>
    <w:rsid w:val="00D303B0"/>
    <w:rsid w:val="00D30A91"/>
    <w:rsid w:val="00D312F9"/>
    <w:rsid w:val="00D317C2"/>
    <w:rsid w:val="00D32338"/>
    <w:rsid w:val="00D32969"/>
    <w:rsid w:val="00D342C6"/>
    <w:rsid w:val="00D34A4B"/>
    <w:rsid w:val="00D34A80"/>
    <w:rsid w:val="00D34CF0"/>
    <w:rsid w:val="00D34CF7"/>
    <w:rsid w:val="00D3531D"/>
    <w:rsid w:val="00D355CB"/>
    <w:rsid w:val="00D35FAE"/>
    <w:rsid w:val="00D36A1C"/>
    <w:rsid w:val="00D3716A"/>
    <w:rsid w:val="00D373B6"/>
    <w:rsid w:val="00D403AA"/>
    <w:rsid w:val="00D403AD"/>
    <w:rsid w:val="00D405AE"/>
    <w:rsid w:val="00D413B7"/>
    <w:rsid w:val="00D413F6"/>
    <w:rsid w:val="00D42461"/>
    <w:rsid w:val="00D4323C"/>
    <w:rsid w:val="00D436B5"/>
    <w:rsid w:val="00D44467"/>
    <w:rsid w:val="00D44E7E"/>
    <w:rsid w:val="00D4528E"/>
    <w:rsid w:val="00D453F3"/>
    <w:rsid w:val="00D46825"/>
    <w:rsid w:val="00D46C17"/>
    <w:rsid w:val="00D46E7E"/>
    <w:rsid w:val="00D46EEB"/>
    <w:rsid w:val="00D477FA"/>
    <w:rsid w:val="00D47B39"/>
    <w:rsid w:val="00D5006D"/>
    <w:rsid w:val="00D504D2"/>
    <w:rsid w:val="00D5091B"/>
    <w:rsid w:val="00D519AE"/>
    <w:rsid w:val="00D52C65"/>
    <w:rsid w:val="00D52DEF"/>
    <w:rsid w:val="00D53231"/>
    <w:rsid w:val="00D5326A"/>
    <w:rsid w:val="00D54B1E"/>
    <w:rsid w:val="00D54C38"/>
    <w:rsid w:val="00D55244"/>
    <w:rsid w:val="00D55BB9"/>
    <w:rsid w:val="00D56017"/>
    <w:rsid w:val="00D57901"/>
    <w:rsid w:val="00D60117"/>
    <w:rsid w:val="00D601D8"/>
    <w:rsid w:val="00D60693"/>
    <w:rsid w:val="00D60CDA"/>
    <w:rsid w:val="00D61520"/>
    <w:rsid w:val="00D61DAB"/>
    <w:rsid w:val="00D61E64"/>
    <w:rsid w:val="00D6360C"/>
    <w:rsid w:val="00D63EB4"/>
    <w:rsid w:val="00D64714"/>
    <w:rsid w:val="00D6554E"/>
    <w:rsid w:val="00D65558"/>
    <w:rsid w:val="00D67393"/>
    <w:rsid w:val="00D679F2"/>
    <w:rsid w:val="00D67CAC"/>
    <w:rsid w:val="00D67E08"/>
    <w:rsid w:val="00D70048"/>
    <w:rsid w:val="00D7032C"/>
    <w:rsid w:val="00D7067B"/>
    <w:rsid w:val="00D706AD"/>
    <w:rsid w:val="00D70B54"/>
    <w:rsid w:val="00D71916"/>
    <w:rsid w:val="00D721C4"/>
    <w:rsid w:val="00D72613"/>
    <w:rsid w:val="00D72C03"/>
    <w:rsid w:val="00D72C6C"/>
    <w:rsid w:val="00D74B6B"/>
    <w:rsid w:val="00D7556A"/>
    <w:rsid w:val="00D758BE"/>
    <w:rsid w:val="00D765C3"/>
    <w:rsid w:val="00D7689A"/>
    <w:rsid w:val="00D76EC4"/>
    <w:rsid w:val="00D80668"/>
    <w:rsid w:val="00D81A65"/>
    <w:rsid w:val="00D81D47"/>
    <w:rsid w:val="00D825D9"/>
    <w:rsid w:val="00D83884"/>
    <w:rsid w:val="00D83954"/>
    <w:rsid w:val="00D840F8"/>
    <w:rsid w:val="00D84120"/>
    <w:rsid w:val="00D854AA"/>
    <w:rsid w:val="00D85BFF"/>
    <w:rsid w:val="00D86445"/>
    <w:rsid w:val="00D8773F"/>
    <w:rsid w:val="00D87E55"/>
    <w:rsid w:val="00D9074A"/>
    <w:rsid w:val="00D912EA"/>
    <w:rsid w:val="00D91DEE"/>
    <w:rsid w:val="00D92B98"/>
    <w:rsid w:val="00D9371B"/>
    <w:rsid w:val="00D9395F"/>
    <w:rsid w:val="00D93A3E"/>
    <w:rsid w:val="00D93D3D"/>
    <w:rsid w:val="00D93F3B"/>
    <w:rsid w:val="00D948C7"/>
    <w:rsid w:val="00D952FE"/>
    <w:rsid w:val="00D95A7F"/>
    <w:rsid w:val="00D95B22"/>
    <w:rsid w:val="00D961B8"/>
    <w:rsid w:val="00D96301"/>
    <w:rsid w:val="00D9652B"/>
    <w:rsid w:val="00D9657E"/>
    <w:rsid w:val="00D96CB4"/>
    <w:rsid w:val="00D96F81"/>
    <w:rsid w:val="00DA0618"/>
    <w:rsid w:val="00DA0A07"/>
    <w:rsid w:val="00DA134F"/>
    <w:rsid w:val="00DA156E"/>
    <w:rsid w:val="00DA1BC3"/>
    <w:rsid w:val="00DA1D5E"/>
    <w:rsid w:val="00DA2004"/>
    <w:rsid w:val="00DA2616"/>
    <w:rsid w:val="00DA3097"/>
    <w:rsid w:val="00DA312E"/>
    <w:rsid w:val="00DA32E6"/>
    <w:rsid w:val="00DA37E5"/>
    <w:rsid w:val="00DA6C7F"/>
    <w:rsid w:val="00DA7113"/>
    <w:rsid w:val="00DA7653"/>
    <w:rsid w:val="00DA78AB"/>
    <w:rsid w:val="00DB07DF"/>
    <w:rsid w:val="00DB09C4"/>
    <w:rsid w:val="00DB1BCF"/>
    <w:rsid w:val="00DB2300"/>
    <w:rsid w:val="00DB2587"/>
    <w:rsid w:val="00DB290A"/>
    <w:rsid w:val="00DB2B78"/>
    <w:rsid w:val="00DB3884"/>
    <w:rsid w:val="00DB4898"/>
    <w:rsid w:val="00DB4B69"/>
    <w:rsid w:val="00DB5688"/>
    <w:rsid w:val="00DB59C8"/>
    <w:rsid w:val="00DB5F9B"/>
    <w:rsid w:val="00DB6EBA"/>
    <w:rsid w:val="00DB73F7"/>
    <w:rsid w:val="00DB7520"/>
    <w:rsid w:val="00DB792B"/>
    <w:rsid w:val="00DB79B2"/>
    <w:rsid w:val="00DB7F1A"/>
    <w:rsid w:val="00DC0814"/>
    <w:rsid w:val="00DC09AE"/>
    <w:rsid w:val="00DC0A8A"/>
    <w:rsid w:val="00DC0E16"/>
    <w:rsid w:val="00DC1333"/>
    <w:rsid w:val="00DC206E"/>
    <w:rsid w:val="00DC260E"/>
    <w:rsid w:val="00DC2A8A"/>
    <w:rsid w:val="00DC2DDB"/>
    <w:rsid w:val="00DC2FB0"/>
    <w:rsid w:val="00DC32FA"/>
    <w:rsid w:val="00DC3EDE"/>
    <w:rsid w:val="00DC50A7"/>
    <w:rsid w:val="00DC5D3B"/>
    <w:rsid w:val="00DC651D"/>
    <w:rsid w:val="00DC6D5F"/>
    <w:rsid w:val="00DC7503"/>
    <w:rsid w:val="00DC7B6E"/>
    <w:rsid w:val="00DC7EA8"/>
    <w:rsid w:val="00DD0975"/>
    <w:rsid w:val="00DD0CA6"/>
    <w:rsid w:val="00DD1210"/>
    <w:rsid w:val="00DD139A"/>
    <w:rsid w:val="00DD1E8A"/>
    <w:rsid w:val="00DD2E75"/>
    <w:rsid w:val="00DD3039"/>
    <w:rsid w:val="00DD32FB"/>
    <w:rsid w:val="00DD350D"/>
    <w:rsid w:val="00DD43AE"/>
    <w:rsid w:val="00DD4D81"/>
    <w:rsid w:val="00DD545F"/>
    <w:rsid w:val="00DD5676"/>
    <w:rsid w:val="00DD5873"/>
    <w:rsid w:val="00DD59D2"/>
    <w:rsid w:val="00DD60AA"/>
    <w:rsid w:val="00DD6428"/>
    <w:rsid w:val="00DD6AC0"/>
    <w:rsid w:val="00DE084C"/>
    <w:rsid w:val="00DE2282"/>
    <w:rsid w:val="00DE25BF"/>
    <w:rsid w:val="00DE274C"/>
    <w:rsid w:val="00DE2C23"/>
    <w:rsid w:val="00DE3BC6"/>
    <w:rsid w:val="00DE3C2B"/>
    <w:rsid w:val="00DE46A9"/>
    <w:rsid w:val="00DE5003"/>
    <w:rsid w:val="00DE5385"/>
    <w:rsid w:val="00DE59F5"/>
    <w:rsid w:val="00DE60A2"/>
    <w:rsid w:val="00DE61DA"/>
    <w:rsid w:val="00DE6322"/>
    <w:rsid w:val="00DE7A06"/>
    <w:rsid w:val="00DE7C27"/>
    <w:rsid w:val="00DE7D8F"/>
    <w:rsid w:val="00DF0257"/>
    <w:rsid w:val="00DF06A6"/>
    <w:rsid w:val="00DF07BA"/>
    <w:rsid w:val="00DF1E27"/>
    <w:rsid w:val="00DF1E51"/>
    <w:rsid w:val="00DF1FEB"/>
    <w:rsid w:val="00DF2A1A"/>
    <w:rsid w:val="00DF2B4D"/>
    <w:rsid w:val="00DF3845"/>
    <w:rsid w:val="00DF3994"/>
    <w:rsid w:val="00DF3E3A"/>
    <w:rsid w:val="00DF470B"/>
    <w:rsid w:val="00DF5672"/>
    <w:rsid w:val="00DF5CBA"/>
    <w:rsid w:val="00DF62E3"/>
    <w:rsid w:val="00DF65E4"/>
    <w:rsid w:val="00DF68C6"/>
    <w:rsid w:val="00DF6FDE"/>
    <w:rsid w:val="00DF73D4"/>
    <w:rsid w:val="00DF7656"/>
    <w:rsid w:val="00DF7A2F"/>
    <w:rsid w:val="00E00525"/>
    <w:rsid w:val="00E0095F"/>
    <w:rsid w:val="00E00D57"/>
    <w:rsid w:val="00E0195E"/>
    <w:rsid w:val="00E02E54"/>
    <w:rsid w:val="00E0375B"/>
    <w:rsid w:val="00E03A59"/>
    <w:rsid w:val="00E03C46"/>
    <w:rsid w:val="00E03EB1"/>
    <w:rsid w:val="00E04A72"/>
    <w:rsid w:val="00E04E65"/>
    <w:rsid w:val="00E0520E"/>
    <w:rsid w:val="00E05FEA"/>
    <w:rsid w:val="00E062FD"/>
    <w:rsid w:val="00E0660D"/>
    <w:rsid w:val="00E06760"/>
    <w:rsid w:val="00E067E1"/>
    <w:rsid w:val="00E07519"/>
    <w:rsid w:val="00E07D13"/>
    <w:rsid w:val="00E1032E"/>
    <w:rsid w:val="00E107C5"/>
    <w:rsid w:val="00E119DC"/>
    <w:rsid w:val="00E11E77"/>
    <w:rsid w:val="00E12C6F"/>
    <w:rsid w:val="00E13376"/>
    <w:rsid w:val="00E133B7"/>
    <w:rsid w:val="00E139CA"/>
    <w:rsid w:val="00E14A14"/>
    <w:rsid w:val="00E14E3B"/>
    <w:rsid w:val="00E1521B"/>
    <w:rsid w:val="00E156DE"/>
    <w:rsid w:val="00E16386"/>
    <w:rsid w:val="00E16D2C"/>
    <w:rsid w:val="00E16F1D"/>
    <w:rsid w:val="00E17832"/>
    <w:rsid w:val="00E17A89"/>
    <w:rsid w:val="00E22D7D"/>
    <w:rsid w:val="00E23C99"/>
    <w:rsid w:val="00E242C0"/>
    <w:rsid w:val="00E24AD1"/>
    <w:rsid w:val="00E25CD3"/>
    <w:rsid w:val="00E25FDE"/>
    <w:rsid w:val="00E260CE"/>
    <w:rsid w:val="00E26271"/>
    <w:rsid w:val="00E264F6"/>
    <w:rsid w:val="00E266EE"/>
    <w:rsid w:val="00E2731F"/>
    <w:rsid w:val="00E274C7"/>
    <w:rsid w:val="00E314AC"/>
    <w:rsid w:val="00E315DF"/>
    <w:rsid w:val="00E324CC"/>
    <w:rsid w:val="00E32DE1"/>
    <w:rsid w:val="00E33FDF"/>
    <w:rsid w:val="00E34027"/>
    <w:rsid w:val="00E3405D"/>
    <w:rsid w:val="00E34478"/>
    <w:rsid w:val="00E344F5"/>
    <w:rsid w:val="00E3467F"/>
    <w:rsid w:val="00E34E19"/>
    <w:rsid w:val="00E3526B"/>
    <w:rsid w:val="00E3557A"/>
    <w:rsid w:val="00E35A8E"/>
    <w:rsid w:val="00E35B1B"/>
    <w:rsid w:val="00E36AA8"/>
    <w:rsid w:val="00E36CA9"/>
    <w:rsid w:val="00E37237"/>
    <w:rsid w:val="00E37BA8"/>
    <w:rsid w:val="00E37DE1"/>
    <w:rsid w:val="00E400EB"/>
    <w:rsid w:val="00E41290"/>
    <w:rsid w:val="00E41C8E"/>
    <w:rsid w:val="00E41CD1"/>
    <w:rsid w:val="00E4238B"/>
    <w:rsid w:val="00E43870"/>
    <w:rsid w:val="00E449CB"/>
    <w:rsid w:val="00E44AD6"/>
    <w:rsid w:val="00E454D5"/>
    <w:rsid w:val="00E455B0"/>
    <w:rsid w:val="00E458DA"/>
    <w:rsid w:val="00E46A30"/>
    <w:rsid w:val="00E47766"/>
    <w:rsid w:val="00E4789E"/>
    <w:rsid w:val="00E47916"/>
    <w:rsid w:val="00E47F77"/>
    <w:rsid w:val="00E47FCD"/>
    <w:rsid w:val="00E50640"/>
    <w:rsid w:val="00E50642"/>
    <w:rsid w:val="00E50870"/>
    <w:rsid w:val="00E53889"/>
    <w:rsid w:val="00E53929"/>
    <w:rsid w:val="00E53ED8"/>
    <w:rsid w:val="00E54304"/>
    <w:rsid w:val="00E54528"/>
    <w:rsid w:val="00E54B20"/>
    <w:rsid w:val="00E54E60"/>
    <w:rsid w:val="00E55AA2"/>
    <w:rsid w:val="00E56991"/>
    <w:rsid w:val="00E57526"/>
    <w:rsid w:val="00E57B13"/>
    <w:rsid w:val="00E57BB7"/>
    <w:rsid w:val="00E600EC"/>
    <w:rsid w:val="00E60F71"/>
    <w:rsid w:val="00E60F73"/>
    <w:rsid w:val="00E61597"/>
    <w:rsid w:val="00E61DC9"/>
    <w:rsid w:val="00E61FAA"/>
    <w:rsid w:val="00E62530"/>
    <w:rsid w:val="00E629F9"/>
    <w:rsid w:val="00E62C73"/>
    <w:rsid w:val="00E637E9"/>
    <w:rsid w:val="00E63822"/>
    <w:rsid w:val="00E6392E"/>
    <w:rsid w:val="00E6450F"/>
    <w:rsid w:val="00E64FE3"/>
    <w:rsid w:val="00E654CB"/>
    <w:rsid w:val="00E66FEF"/>
    <w:rsid w:val="00E71200"/>
    <w:rsid w:val="00E71928"/>
    <w:rsid w:val="00E719C5"/>
    <w:rsid w:val="00E71F3F"/>
    <w:rsid w:val="00E7322A"/>
    <w:rsid w:val="00E753BE"/>
    <w:rsid w:val="00E75864"/>
    <w:rsid w:val="00E75E0F"/>
    <w:rsid w:val="00E75EF9"/>
    <w:rsid w:val="00E7614E"/>
    <w:rsid w:val="00E76737"/>
    <w:rsid w:val="00E776A6"/>
    <w:rsid w:val="00E7772C"/>
    <w:rsid w:val="00E77B48"/>
    <w:rsid w:val="00E77F7A"/>
    <w:rsid w:val="00E80D4A"/>
    <w:rsid w:val="00E80FB6"/>
    <w:rsid w:val="00E82112"/>
    <w:rsid w:val="00E8251A"/>
    <w:rsid w:val="00E84211"/>
    <w:rsid w:val="00E84470"/>
    <w:rsid w:val="00E845AE"/>
    <w:rsid w:val="00E84F61"/>
    <w:rsid w:val="00E862B5"/>
    <w:rsid w:val="00E862D8"/>
    <w:rsid w:val="00E870BE"/>
    <w:rsid w:val="00E91C6C"/>
    <w:rsid w:val="00E92376"/>
    <w:rsid w:val="00E92A58"/>
    <w:rsid w:val="00E92DEB"/>
    <w:rsid w:val="00E94397"/>
    <w:rsid w:val="00E94BC5"/>
    <w:rsid w:val="00E94CC0"/>
    <w:rsid w:val="00E94EB3"/>
    <w:rsid w:val="00E954D6"/>
    <w:rsid w:val="00E9560F"/>
    <w:rsid w:val="00E960B6"/>
    <w:rsid w:val="00E96153"/>
    <w:rsid w:val="00E97199"/>
    <w:rsid w:val="00E97ABF"/>
    <w:rsid w:val="00E97B37"/>
    <w:rsid w:val="00EA00DC"/>
    <w:rsid w:val="00EA093A"/>
    <w:rsid w:val="00EA0BE7"/>
    <w:rsid w:val="00EA19BD"/>
    <w:rsid w:val="00EA1BD5"/>
    <w:rsid w:val="00EA2745"/>
    <w:rsid w:val="00EA33C0"/>
    <w:rsid w:val="00EA46C2"/>
    <w:rsid w:val="00EA52CA"/>
    <w:rsid w:val="00EA5524"/>
    <w:rsid w:val="00EA584A"/>
    <w:rsid w:val="00EA7435"/>
    <w:rsid w:val="00EA7642"/>
    <w:rsid w:val="00EA7F87"/>
    <w:rsid w:val="00EB0DCC"/>
    <w:rsid w:val="00EB1420"/>
    <w:rsid w:val="00EB150B"/>
    <w:rsid w:val="00EB395B"/>
    <w:rsid w:val="00EB4707"/>
    <w:rsid w:val="00EB4A07"/>
    <w:rsid w:val="00EB4C86"/>
    <w:rsid w:val="00EB4CC3"/>
    <w:rsid w:val="00EB567B"/>
    <w:rsid w:val="00EB5A78"/>
    <w:rsid w:val="00EB63D8"/>
    <w:rsid w:val="00EB647D"/>
    <w:rsid w:val="00EB67FC"/>
    <w:rsid w:val="00EB7605"/>
    <w:rsid w:val="00EB7C94"/>
    <w:rsid w:val="00EC027A"/>
    <w:rsid w:val="00EC0632"/>
    <w:rsid w:val="00EC0B12"/>
    <w:rsid w:val="00EC149A"/>
    <w:rsid w:val="00EC1CCB"/>
    <w:rsid w:val="00EC3290"/>
    <w:rsid w:val="00EC3ABA"/>
    <w:rsid w:val="00EC4ADF"/>
    <w:rsid w:val="00EC4F8F"/>
    <w:rsid w:val="00EC5384"/>
    <w:rsid w:val="00EC6535"/>
    <w:rsid w:val="00EC655B"/>
    <w:rsid w:val="00EC664D"/>
    <w:rsid w:val="00EC6720"/>
    <w:rsid w:val="00EC6EE4"/>
    <w:rsid w:val="00EC71C4"/>
    <w:rsid w:val="00EC7817"/>
    <w:rsid w:val="00EC7AE8"/>
    <w:rsid w:val="00ED00C2"/>
    <w:rsid w:val="00ED0128"/>
    <w:rsid w:val="00ED01EA"/>
    <w:rsid w:val="00ED0CD6"/>
    <w:rsid w:val="00ED17A9"/>
    <w:rsid w:val="00ED18FE"/>
    <w:rsid w:val="00ED24D4"/>
    <w:rsid w:val="00ED251C"/>
    <w:rsid w:val="00ED2788"/>
    <w:rsid w:val="00ED301C"/>
    <w:rsid w:val="00ED309E"/>
    <w:rsid w:val="00ED3698"/>
    <w:rsid w:val="00ED3C1A"/>
    <w:rsid w:val="00ED421D"/>
    <w:rsid w:val="00ED4586"/>
    <w:rsid w:val="00ED4B4C"/>
    <w:rsid w:val="00ED5368"/>
    <w:rsid w:val="00ED58D4"/>
    <w:rsid w:val="00ED621E"/>
    <w:rsid w:val="00ED7AFA"/>
    <w:rsid w:val="00ED7E27"/>
    <w:rsid w:val="00ED7ED2"/>
    <w:rsid w:val="00EE07D0"/>
    <w:rsid w:val="00EE12C2"/>
    <w:rsid w:val="00EE256D"/>
    <w:rsid w:val="00EE30F3"/>
    <w:rsid w:val="00EE32A3"/>
    <w:rsid w:val="00EE400E"/>
    <w:rsid w:val="00EE4382"/>
    <w:rsid w:val="00EE4487"/>
    <w:rsid w:val="00EE44FE"/>
    <w:rsid w:val="00EE4A13"/>
    <w:rsid w:val="00EE4DA4"/>
    <w:rsid w:val="00EE546B"/>
    <w:rsid w:val="00EE678D"/>
    <w:rsid w:val="00EE7539"/>
    <w:rsid w:val="00EE7540"/>
    <w:rsid w:val="00EF064E"/>
    <w:rsid w:val="00EF0929"/>
    <w:rsid w:val="00EF0D89"/>
    <w:rsid w:val="00EF1218"/>
    <w:rsid w:val="00EF1435"/>
    <w:rsid w:val="00EF18B4"/>
    <w:rsid w:val="00EF1C7D"/>
    <w:rsid w:val="00EF1CDF"/>
    <w:rsid w:val="00EF223B"/>
    <w:rsid w:val="00EF236D"/>
    <w:rsid w:val="00EF257E"/>
    <w:rsid w:val="00EF259B"/>
    <w:rsid w:val="00EF2F5C"/>
    <w:rsid w:val="00EF3E2B"/>
    <w:rsid w:val="00EF5AC4"/>
    <w:rsid w:val="00EF5D3D"/>
    <w:rsid w:val="00EF64F4"/>
    <w:rsid w:val="00EF6730"/>
    <w:rsid w:val="00EF6F7D"/>
    <w:rsid w:val="00EF74E7"/>
    <w:rsid w:val="00EF77D6"/>
    <w:rsid w:val="00F00359"/>
    <w:rsid w:val="00F009A6"/>
    <w:rsid w:val="00F00C12"/>
    <w:rsid w:val="00F02B10"/>
    <w:rsid w:val="00F031FA"/>
    <w:rsid w:val="00F0322F"/>
    <w:rsid w:val="00F035CB"/>
    <w:rsid w:val="00F0378D"/>
    <w:rsid w:val="00F046B5"/>
    <w:rsid w:val="00F046DF"/>
    <w:rsid w:val="00F04D07"/>
    <w:rsid w:val="00F04E99"/>
    <w:rsid w:val="00F051AC"/>
    <w:rsid w:val="00F057CA"/>
    <w:rsid w:val="00F0582D"/>
    <w:rsid w:val="00F0593B"/>
    <w:rsid w:val="00F05AFF"/>
    <w:rsid w:val="00F05E5A"/>
    <w:rsid w:val="00F0628F"/>
    <w:rsid w:val="00F064E4"/>
    <w:rsid w:val="00F06612"/>
    <w:rsid w:val="00F06F64"/>
    <w:rsid w:val="00F07DFA"/>
    <w:rsid w:val="00F103D1"/>
    <w:rsid w:val="00F10561"/>
    <w:rsid w:val="00F11508"/>
    <w:rsid w:val="00F118B2"/>
    <w:rsid w:val="00F12248"/>
    <w:rsid w:val="00F136F7"/>
    <w:rsid w:val="00F14008"/>
    <w:rsid w:val="00F1410C"/>
    <w:rsid w:val="00F14223"/>
    <w:rsid w:val="00F15201"/>
    <w:rsid w:val="00F1570B"/>
    <w:rsid w:val="00F15B50"/>
    <w:rsid w:val="00F16B3F"/>
    <w:rsid w:val="00F179DE"/>
    <w:rsid w:val="00F20916"/>
    <w:rsid w:val="00F21144"/>
    <w:rsid w:val="00F2177C"/>
    <w:rsid w:val="00F2262B"/>
    <w:rsid w:val="00F236D4"/>
    <w:rsid w:val="00F240D3"/>
    <w:rsid w:val="00F24153"/>
    <w:rsid w:val="00F24378"/>
    <w:rsid w:val="00F2467F"/>
    <w:rsid w:val="00F246BC"/>
    <w:rsid w:val="00F24B4D"/>
    <w:rsid w:val="00F24DD9"/>
    <w:rsid w:val="00F2536F"/>
    <w:rsid w:val="00F25D98"/>
    <w:rsid w:val="00F25EB6"/>
    <w:rsid w:val="00F25FDD"/>
    <w:rsid w:val="00F26C4C"/>
    <w:rsid w:val="00F273E0"/>
    <w:rsid w:val="00F27E38"/>
    <w:rsid w:val="00F300AE"/>
    <w:rsid w:val="00F300FB"/>
    <w:rsid w:val="00F3036B"/>
    <w:rsid w:val="00F30963"/>
    <w:rsid w:val="00F30970"/>
    <w:rsid w:val="00F31073"/>
    <w:rsid w:val="00F3117E"/>
    <w:rsid w:val="00F31B5B"/>
    <w:rsid w:val="00F3210F"/>
    <w:rsid w:val="00F3354C"/>
    <w:rsid w:val="00F34408"/>
    <w:rsid w:val="00F346D1"/>
    <w:rsid w:val="00F35644"/>
    <w:rsid w:val="00F35CDC"/>
    <w:rsid w:val="00F36192"/>
    <w:rsid w:val="00F40451"/>
    <w:rsid w:val="00F414C4"/>
    <w:rsid w:val="00F41DE4"/>
    <w:rsid w:val="00F42BE7"/>
    <w:rsid w:val="00F4326C"/>
    <w:rsid w:val="00F437B0"/>
    <w:rsid w:val="00F44146"/>
    <w:rsid w:val="00F44861"/>
    <w:rsid w:val="00F44AA2"/>
    <w:rsid w:val="00F44B1D"/>
    <w:rsid w:val="00F46AC6"/>
    <w:rsid w:val="00F46BE8"/>
    <w:rsid w:val="00F475D5"/>
    <w:rsid w:val="00F503C7"/>
    <w:rsid w:val="00F50D2F"/>
    <w:rsid w:val="00F51F1E"/>
    <w:rsid w:val="00F52D70"/>
    <w:rsid w:val="00F53250"/>
    <w:rsid w:val="00F536EF"/>
    <w:rsid w:val="00F5423E"/>
    <w:rsid w:val="00F54EA6"/>
    <w:rsid w:val="00F54F4A"/>
    <w:rsid w:val="00F5513F"/>
    <w:rsid w:val="00F55566"/>
    <w:rsid w:val="00F55983"/>
    <w:rsid w:val="00F562C9"/>
    <w:rsid w:val="00F563FF"/>
    <w:rsid w:val="00F566DE"/>
    <w:rsid w:val="00F566F2"/>
    <w:rsid w:val="00F56E19"/>
    <w:rsid w:val="00F57005"/>
    <w:rsid w:val="00F578AE"/>
    <w:rsid w:val="00F600FF"/>
    <w:rsid w:val="00F601F4"/>
    <w:rsid w:val="00F61B0C"/>
    <w:rsid w:val="00F62325"/>
    <w:rsid w:val="00F6237E"/>
    <w:rsid w:val="00F6338B"/>
    <w:rsid w:val="00F6393B"/>
    <w:rsid w:val="00F63ABE"/>
    <w:rsid w:val="00F63C33"/>
    <w:rsid w:val="00F640E7"/>
    <w:rsid w:val="00F64DF1"/>
    <w:rsid w:val="00F65D2B"/>
    <w:rsid w:val="00F6690C"/>
    <w:rsid w:val="00F678E6"/>
    <w:rsid w:val="00F67AA6"/>
    <w:rsid w:val="00F7003D"/>
    <w:rsid w:val="00F70C66"/>
    <w:rsid w:val="00F711F6"/>
    <w:rsid w:val="00F7148A"/>
    <w:rsid w:val="00F71620"/>
    <w:rsid w:val="00F717A0"/>
    <w:rsid w:val="00F72017"/>
    <w:rsid w:val="00F72791"/>
    <w:rsid w:val="00F732CA"/>
    <w:rsid w:val="00F74D23"/>
    <w:rsid w:val="00F74E9E"/>
    <w:rsid w:val="00F752E6"/>
    <w:rsid w:val="00F75C77"/>
    <w:rsid w:val="00F76754"/>
    <w:rsid w:val="00F76C47"/>
    <w:rsid w:val="00F76DCD"/>
    <w:rsid w:val="00F80276"/>
    <w:rsid w:val="00F80DBD"/>
    <w:rsid w:val="00F81191"/>
    <w:rsid w:val="00F81236"/>
    <w:rsid w:val="00F826BC"/>
    <w:rsid w:val="00F82D64"/>
    <w:rsid w:val="00F82F4B"/>
    <w:rsid w:val="00F834A6"/>
    <w:rsid w:val="00F84902"/>
    <w:rsid w:val="00F84EC7"/>
    <w:rsid w:val="00F858AF"/>
    <w:rsid w:val="00F85E9C"/>
    <w:rsid w:val="00F879D1"/>
    <w:rsid w:val="00F9010F"/>
    <w:rsid w:val="00F9054D"/>
    <w:rsid w:val="00F90582"/>
    <w:rsid w:val="00F9096C"/>
    <w:rsid w:val="00F91513"/>
    <w:rsid w:val="00F91E87"/>
    <w:rsid w:val="00F922C3"/>
    <w:rsid w:val="00F93CBE"/>
    <w:rsid w:val="00F942F0"/>
    <w:rsid w:val="00F943B8"/>
    <w:rsid w:val="00F94BC5"/>
    <w:rsid w:val="00F95B41"/>
    <w:rsid w:val="00F963F3"/>
    <w:rsid w:val="00FA13B8"/>
    <w:rsid w:val="00FA14AD"/>
    <w:rsid w:val="00FA1591"/>
    <w:rsid w:val="00FA23CD"/>
    <w:rsid w:val="00FA2A74"/>
    <w:rsid w:val="00FA2B5F"/>
    <w:rsid w:val="00FA3B13"/>
    <w:rsid w:val="00FA3F39"/>
    <w:rsid w:val="00FA5242"/>
    <w:rsid w:val="00FA594D"/>
    <w:rsid w:val="00FA6FB9"/>
    <w:rsid w:val="00FA74E6"/>
    <w:rsid w:val="00FA7DC8"/>
    <w:rsid w:val="00FB0EC4"/>
    <w:rsid w:val="00FB188B"/>
    <w:rsid w:val="00FB1BB8"/>
    <w:rsid w:val="00FB213B"/>
    <w:rsid w:val="00FB42CC"/>
    <w:rsid w:val="00FB42F1"/>
    <w:rsid w:val="00FB4E84"/>
    <w:rsid w:val="00FB575F"/>
    <w:rsid w:val="00FB6F08"/>
    <w:rsid w:val="00FC037C"/>
    <w:rsid w:val="00FC09B6"/>
    <w:rsid w:val="00FC0F98"/>
    <w:rsid w:val="00FC1461"/>
    <w:rsid w:val="00FC1FD3"/>
    <w:rsid w:val="00FC229F"/>
    <w:rsid w:val="00FC29D1"/>
    <w:rsid w:val="00FC2E91"/>
    <w:rsid w:val="00FC3C21"/>
    <w:rsid w:val="00FC4410"/>
    <w:rsid w:val="00FC4E0F"/>
    <w:rsid w:val="00FC4EA1"/>
    <w:rsid w:val="00FC5F75"/>
    <w:rsid w:val="00FC6138"/>
    <w:rsid w:val="00FC6E57"/>
    <w:rsid w:val="00FC758A"/>
    <w:rsid w:val="00FC7619"/>
    <w:rsid w:val="00FD0910"/>
    <w:rsid w:val="00FD1629"/>
    <w:rsid w:val="00FD1B84"/>
    <w:rsid w:val="00FD20B2"/>
    <w:rsid w:val="00FD219C"/>
    <w:rsid w:val="00FD2A85"/>
    <w:rsid w:val="00FD2C05"/>
    <w:rsid w:val="00FD2D2F"/>
    <w:rsid w:val="00FD2EC2"/>
    <w:rsid w:val="00FD2EF1"/>
    <w:rsid w:val="00FD3784"/>
    <w:rsid w:val="00FD3F76"/>
    <w:rsid w:val="00FD4627"/>
    <w:rsid w:val="00FD59DA"/>
    <w:rsid w:val="00FD65F2"/>
    <w:rsid w:val="00FD6624"/>
    <w:rsid w:val="00FD688C"/>
    <w:rsid w:val="00FD6A71"/>
    <w:rsid w:val="00FD6B96"/>
    <w:rsid w:val="00FD6D28"/>
    <w:rsid w:val="00FD71C0"/>
    <w:rsid w:val="00FD75BC"/>
    <w:rsid w:val="00FD7848"/>
    <w:rsid w:val="00FE062D"/>
    <w:rsid w:val="00FE0B39"/>
    <w:rsid w:val="00FE0FF6"/>
    <w:rsid w:val="00FE14C7"/>
    <w:rsid w:val="00FE174A"/>
    <w:rsid w:val="00FE1EA0"/>
    <w:rsid w:val="00FE2762"/>
    <w:rsid w:val="00FE3582"/>
    <w:rsid w:val="00FE360E"/>
    <w:rsid w:val="00FE40E6"/>
    <w:rsid w:val="00FE4300"/>
    <w:rsid w:val="00FE451A"/>
    <w:rsid w:val="00FE49B8"/>
    <w:rsid w:val="00FE5119"/>
    <w:rsid w:val="00FE5ED3"/>
    <w:rsid w:val="00FE75CB"/>
    <w:rsid w:val="00FE7921"/>
    <w:rsid w:val="00FF1068"/>
    <w:rsid w:val="00FF11A3"/>
    <w:rsid w:val="00FF1A21"/>
    <w:rsid w:val="00FF2727"/>
    <w:rsid w:val="00FF32AF"/>
    <w:rsid w:val="00FF4589"/>
    <w:rsid w:val="00FF51CB"/>
    <w:rsid w:val="00FF52C2"/>
    <w:rsid w:val="00FF5318"/>
    <w:rsid w:val="00FF5676"/>
    <w:rsid w:val="00FF7739"/>
    <w:rsid w:val="00F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1"/>
    </o:shapelayout>
  </w:shapeDefaults>
  <w:decimalSymbol w:val="."/>
  <w:listSeparator w:val=","/>
  <w14:docId w14:val="0AA905D5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318B9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0"/>
    <w:link w:val="10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0"/>
    <w:link w:val="2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pPr>
      <w:outlineLvl w:val="9"/>
    </w:pPr>
  </w:style>
  <w:style w:type="paragraph" w:styleId="23">
    <w:name w:val="List Number 2"/>
    <w:basedOn w:val="a4"/>
    <w:semiHidden/>
    <w:pPr>
      <w:ind w:left="851"/>
    </w:pPr>
  </w:style>
  <w:style w:type="paragraph" w:styleId="a4">
    <w:name w:val="List Number"/>
    <w:basedOn w:val="a5"/>
    <w:semiHidden/>
  </w:style>
  <w:style w:type="paragraph" w:styleId="a5">
    <w:name w:val="List"/>
    <w:basedOn w:val="a0"/>
    <w:semiHidden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semiHidden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semiHidden/>
    <w:pPr>
      <w:keepLines/>
      <w:ind w:left="1702" w:hanging="1418"/>
    </w:pPr>
  </w:style>
  <w:style w:type="paragraph" w:customStyle="1" w:styleId="FP">
    <w:name w:val="FP"/>
    <w:basedOn w:val="a0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5"/>
    <w:semiHidden/>
  </w:style>
  <w:style w:type="paragraph" w:styleId="33">
    <w:name w:val="List Bullet 3"/>
    <w:basedOn w:val="24"/>
    <w:semiHidden/>
    <w:pPr>
      <w:ind w:left="1135"/>
    </w:pPr>
  </w:style>
  <w:style w:type="paragraph" w:customStyle="1" w:styleId="EQ">
    <w:name w:val="EQ"/>
    <w:basedOn w:val="a0"/>
    <w:next w:val="a0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5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semiHidden/>
    <w:pPr>
      <w:ind w:left="1135"/>
    </w:pPr>
  </w:style>
  <w:style w:type="paragraph" w:styleId="43">
    <w:name w:val="List 4"/>
    <w:basedOn w:val="34"/>
    <w:semiHidden/>
    <w:pPr>
      <w:ind w:left="1418"/>
    </w:pPr>
  </w:style>
  <w:style w:type="paragraph" w:styleId="52">
    <w:name w:val="List 5"/>
    <w:basedOn w:val="43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宋体" w:hAnsi="Arial" w:cs="Arial"/>
      <w:color w:val="FF0000"/>
      <w:kern w:val="2"/>
      <w:lang w:val="en-GB" w:eastAsia="en-US" w:bidi="ar-SA"/>
    </w:rPr>
  </w:style>
  <w:style w:type="paragraph" w:styleId="44">
    <w:name w:val="List Bullet 4"/>
    <w:basedOn w:val="33"/>
    <w:semiHidden/>
    <w:pPr>
      <w:ind w:left="1418"/>
    </w:pPr>
  </w:style>
  <w:style w:type="paragraph" w:styleId="53">
    <w:name w:val="List Bullet 5"/>
    <w:basedOn w:val="44"/>
    <w:semiHidden/>
    <w:pPr>
      <w:ind w:left="1702"/>
    </w:pPr>
  </w:style>
  <w:style w:type="paragraph" w:customStyle="1" w:styleId="B1">
    <w:name w:val="B1"/>
    <w:basedOn w:val="a5"/>
    <w:link w:val="B1Char1"/>
  </w:style>
  <w:style w:type="paragraph" w:customStyle="1" w:styleId="B2">
    <w:name w:val="B2"/>
    <w:basedOn w:val="25"/>
    <w:link w:val="B2Char"/>
    <w:semiHidden/>
  </w:style>
  <w:style w:type="character" w:customStyle="1" w:styleId="B2Char">
    <w:name w:val="B2 Char"/>
    <w:link w:val="B2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</w:style>
  <w:style w:type="paragraph" w:customStyle="1" w:styleId="B4">
    <w:name w:val="B4"/>
    <w:basedOn w:val="43"/>
    <w:link w:val="B4Char"/>
    <w:semiHidden/>
  </w:style>
  <w:style w:type="character" w:customStyle="1" w:styleId="B4Char">
    <w:name w:val="B4 Char"/>
    <w:link w:val="B4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semiHidden/>
  </w:style>
  <w:style w:type="character" w:styleId="FollowedHyperlink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1">
    <w:name w:val="Table Grid"/>
    <w:basedOn w:val="a2"/>
    <w:semiHidden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"/>
    <w:basedOn w:val="a0"/>
    <w:next w:val="a0"/>
    <w:link w:val="af3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5"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6">
    <w:name w:val="Emphasis"/>
    <w:qFormat/>
    <w:rsid w:val="00C57FCE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">
    <w:name w:val="Outline List 2"/>
    <w:basedOn w:val="a3"/>
    <w:semiHidden/>
    <w:rsid w:val="006B0C73"/>
    <w:pPr>
      <w:numPr>
        <w:numId w:val="7"/>
      </w:numPr>
    </w:pPr>
  </w:style>
  <w:style w:type="numbering" w:styleId="1ai">
    <w:name w:val="Outline List 1"/>
    <w:basedOn w:val="a3"/>
    <w:semiHidden/>
    <w:rsid w:val="006B0C73"/>
    <w:pPr>
      <w:numPr>
        <w:numId w:val="8"/>
      </w:numPr>
    </w:pPr>
  </w:style>
  <w:style w:type="character" w:styleId="HTML">
    <w:name w:val="HTML Variabl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8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9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Salutation"/>
    <w:basedOn w:val="a0"/>
    <w:next w:val="a0"/>
    <w:semiHidden/>
    <w:rsid w:val="006B0C73"/>
  </w:style>
  <w:style w:type="paragraph" w:styleId="afb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c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-mail Signature"/>
    <w:basedOn w:val="a0"/>
    <w:semiHidden/>
    <w:rsid w:val="006B0C73"/>
  </w:style>
  <w:style w:type="paragraph" w:styleId="afe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0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3"/>
      </w:numPr>
    </w:pPr>
  </w:style>
  <w:style w:type="paragraph" w:styleId="4">
    <w:name w:val="List Number 4"/>
    <w:basedOn w:val="a0"/>
    <w:semiHidden/>
    <w:rsid w:val="006B0C73"/>
    <w:pPr>
      <w:numPr>
        <w:numId w:val="4"/>
      </w:numPr>
    </w:pPr>
  </w:style>
  <w:style w:type="paragraph" w:styleId="5">
    <w:name w:val="List Number 5"/>
    <w:basedOn w:val="a0"/>
    <w:semiHidden/>
    <w:rsid w:val="006B0C73"/>
    <w:pPr>
      <w:numPr>
        <w:numId w:val="5"/>
      </w:numPr>
    </w:pPr>
  </w:style>
  <w:style w:type="paragraph" w:styleId="aff1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9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2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3">
    <w:name w:val="Normal (Web)"/>
    <w:basedOn w:val="a0"/>
    <w:semiHidden/>
    <w:rsid w:val="006B0C73"/>
    <w:rPr>
      <w:sz w:val="24"/>
      <w:szCs w:val="24"/>
    </w:rPr>
  </w:style>
  <w:style w:type="paragraph" w:styleId="aff4">
    <w:name w:val="Signature"/>
    <w:basedOn w:val="a0"/>
    <w:semiHidden/>
    <w:rsid w:val="006B0C73"/>
    <w:pPr>
      <w:ind w:leftChars="2100" w:left="100"/>
    </w:pPr>
  </w:style>
  <w:style w:type="paragraph" w:styleId="aff5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9"/>
      </w:numPr>
    </w:pPr>
  </w:style>
  <w:style w:type="paragraph" w:styleId="aff7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e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0"/>
    <w:next w:val="a0"/>
    <w:semiHidden/>
    <w:rsid w:val="006B0C73"/>
    <w:pPr>
      <w:jc w:val="center"/>
    </w:pPr>
  </w:style>
  <w:style w:type="table" w:styleId="afff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14"/>
      </w:numPr>
    </w:pPr>
  </w:style>
  <w:style w:type="paragraph" w:customStyle="1" w:styleId="Reference">
    <w:name w:val="Reference"/>
    <w:basedOn w:val="a0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0"/>
    <w:rsid w:val="00901A0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0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0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3">
    <w:name w:val="题注字符"/>
    <w:aliases w:val="cap字符,cap Char字符,Caption Char字符,Caption Char1 Char字符,cap Char Char1字符,Caption Char Char1 Char字符,cap Char2字符"/>
    <w:link w:val="af2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0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/>
    </w:rPr>
  </w:style>
  <w:style w:type="character" w:customStyle="1" w:styleId="af5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r字符"/>
    <w:link w:val="af4"/>
    <w:rsid w:val="00643D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1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0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1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0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paragraph" w:customStyle="1" w:styleId="-11">
    <w:name w:val="彩色列表 - 强调文字颜色 11"/>
    <w:basedOn w:val="a0"/>
    <w:uiPriority w:val="34"/>
    <w:qFormat/>
    <w:rsid w:val="005A0FD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s">
    <w:name w:val="trans"/>
    <w:basedOn w:val="a1"/>
    <w:rsid w:val="00225D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0"/>
    <w:rsid w:val="009D2E00"/>
    <w:pPr>
      <w:numPr>
        <w:numId w:val="19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0"/>
    <w:next w:val="a0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0318B9"/>
    <w:pPr>
      <w:spacing w:after="180"/>
    </w:pPr>
    <w:rPr>
      <w:sz w:val="22"/>
      <w:lang w:val="en-GB" w:eastAsia="en-US"/>
    </w:rPr>
  </w:style>
  <w:style w:type="paragraph" w:styleId="1">
    <w:name w:val="heading 1"/>
    <w:aliases w:val="H1"/>
    <w:next w:val="a0"/>
    <w:link w:val="10"/>
    <w:qFormat/>
    <w:rsid w:val="00CB22A1"/>
    <w:pPr>
      <w:keepNext/>
      <w:keepLines/>
      <w:numPr>
        <w:numId w:val="10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DO NOT USE_h2,h2,h21,H2,Head2A,2,UNDERRUBRIK 1-2"/>
    <w:basedOn w:val="1"/>
    <w:next w:val="a0"/>
    <w:link w:val="20"/>
    <w:qFormat/>
    <w:rsid w:val="00D13DD9"/>
    <w:pPr>
      <w:numPr>
        <w:ilvl w:val="1"/>
        <w:numId w:val="12"/>
      </w:numPr>
      <w:pBdr>
        <w:top w:val="none" w:sz="0" w:space="0" w:color="auto"/>
      </w:pBdr>
      <w:spacing w:before="160" w:after="120"/>
      <w:outlineLvl w:val="1"/>
    </w:pPr>
    <w:rPr>
      <w:sz w:val="28"/>
      <w:szCs w:val="28"/>
    </w:rPr>
  </w:style>
  <w:style w:type="paragraph" w:styleId="30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"/>
    <w:basedOn w:val="2"/>
    <w:next w:val="a0"/>
    <w:link w:val="31"/>
    <w:qFormat/>
    <w:pPr>
      <w:numPr>
        <w:ilvl w:val="2"/>
      </w:numPr>
      <w:spacing w:before="120"/>
      <w:outlineLvl w:val="2"/>
    </w:p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0"/>
    <w:link w:val="41"/>
    <w:qFormat/>
    <w:pPr>
      <w:numPr>
        <w:ilvl w:val="3"/>
      </w:numPr>
      <w:outlineLvl w:val="3"/>
    </w:pPr>
    <w:rPr>
      <w:sz w:val="24"/>
    </w:rPr>
  </w:style>
  <w:style w:type="paragraph" w:styleId="50">
    <w:name w:val="heading 5"/>
    <w:aliases w:val="h5,Heading5"/>
    <w:basedOn w:val="40"/>
    <w:next w:val="a0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0"/>
    <w:qFormat/>
    <w:pPr>
      <w:numPr>
        <w:ilvl w:val="5"/>
      </w:numPr>
      <w:outlineLvl w:val="5"/>
    </w:pPr>
  </w:style>
  <w:style w:type="paragraph" w:styleId="7">
    <w:name w:val="heading 7"/>
    <w:basedOn w:val="H6"/>
    <w:next w:val="a0"/>
    <w:qFormat/>
    <w:pPr>
      <w:numPr>
        <w:ilvl w:val="6"/>
      </w:numPr>
      <w:outlineLvl w:val="6"/>
    </w:pPr>
  </w:style>
  <w:style w:type="paragraph" w:styleId="8">
    <w:name w:val="heading 8"/>
    <w:basedOn w:val="1"/>
    <w:next w:val="a0"/>
    <w:qFormat/>
    <w:pPr>
      <w:numPr>
        <w:ilvl w:val="7"/>
        <w:numId w:val="12"/>
      </w:numPr>
      <w:outlineLvl w:val="7"/>
    </w:pPr>
  </w:style>
  <w:style w:type="paragraph" w:styleId="9">
    <w:name w:val="heading 9"/>
    <w:basedOn w:val="8"/>
    <w:next w:val="a0"/>
    <w:qFormat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0"/>
    <w:next w:val="a0"/>
    <w:semiHidden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semiHidden/>
    <w:pPr>
      <w:ind w:left="1701" w:hanging="1701"/>
    </w:pPr>
  </w:style>
  <w:style w:type="paragraph" w:styleId="42">
    <w:name w:val="toc 4"/>
    <w:basedOn w:val="32"/>
    <w:semiHidden/>
    <w:pPr>
      <w:ind w:left="1418" w:hanging="1418"/>
    </w:pPr>
  </w:style>
  <w:style w:type="paragraph" w:styleId="32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0"/>
    <w:semiHidden/>
    <w:pPr>
      <w:keepLines/>
      <w:spacing w:after="0"/>
    </w:pPr>
  </w:style>
  <w:style w:type="paragraph" w:customStyle="1" w:styleId="ZH">
    <w:name w:val="ZH"/>
    <w:semiHidden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0"/>
    <w:semiHidden/>
    <w:pPr>
      <w:outlineLvl w:val="9"/>
    </w:pPr>
  </w:style>
  <w:style w:type="paragraph" w:styleId="23">
    <w:name w:val="List Number 2"/>
    <w:basedOn w:val="a4"/>
    <w:semiHidden/>
    <w:pPr>
      <w:ind w:left="851"/>
    </w:pPr>
  </w:style>
  <w:style w:type="paragraph" w:styleId="a4">
    <w:name w:val="List Number"/>
    <w:basedOn w:val="a5"/>
    <w:semiHidden/>
  </w:style>
  <w:style w:type="paragraph" w:styleId="a5">
    <w:name w:val="List"/>
    <w:basedOn w:val="a0"/>
    <w:semiHidden/>
    <w:pPr>
      <w:ind w:left="568" w:hanging="284"/>
    </w:pPr>
  </w:style>
  <w:style w:type="paragraph" w:styleId="a6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semiHidden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rFonts w:ascii="Arial" w:eastAsia="宋体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semiHidden/>
    <w:pPr>
      <w:keepNext w:val="0"/>
      <w:spacing w:before="0" w:after="240"/>
    </w:p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0"/>
    <w:link w:val="NOChar"/>
    <w:semiHidden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0"/>
    <w:semiHidden/>
    <w:pPr>
      <w:keepLines/>
      <w:ind w:left="1702" w:hanging="1418"/>
    </w:pPr>
  </w:style>
  <w:style w:type="paragraph" w:customStyle="1" w:styleId="FP">
    <w:name w:val="FP"/>
    <w:basedOn w:val="a0"/>
    <w:semiHidden/>
    <w:pPr>
      <w:spacing w:after="0"/>
    </w:pPr>
  </w:style>
  <w:style w:type="paragraph" w:customStyle="1" w:styleId="LD">
    <w:name w:val="LD"/>
    <w:semiHidden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semiHidden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4">
    <w:name w:val="List Bullet 2"/>
    <w:basedOn w:val="a9"/>
    <w:semiHidden/>
    <w:pPr>
      <w:ind w:left="851"/>
    </w:pPr>
  </w:style>
  <w:style w:type="paragraph" w:styleId="a9">
    <w:name w:val="List Bullet"/>
    <w:basedOn w:val="a5"/>
    <w:semiHidden/>
  </w:style>
  <w:style w:type="paragraph" w:styleId="33">
    <w:name w:val="List Bullet 3"/>
    <w:basedOn w:val="24"/>
    <w:semiHidden/>
    <w:pPr>
      <w:ind w:left="1135"/>
    </w:pPr>
  </w:style>
  <w:style w:type="paragraph" w:customStyle="1" w:styleId="EQ">
    <w:name w:val="EQ"/>
    <w:basedOn w:val="a0"/>
    <w:next w:val="a0"/>
    <w:semiHidden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semiHidden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semiHidden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semiHidden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semiHidden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semiHidden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semiHidden/>
    <w:pPr>
      <w:framePr w:wrap="notBeside" w:y="16161"/>
    </w:pPr>
  </w:style>
  <w:style w:type="character" w:customStyle="1" w:styleId="ZGSM">
    <w:name w:val="ZGSM"/>
    <w:semiHidden/>
  </w:style>
  <w:style w:type="paragraph" w:styleId="25">
    <w:name w:val="List 2"/>
    <w:basedOn w:val="a5"/>
    <w:semiHidden/>
    <w:pPr>
      <w:ind w:left="851"/>
    </w:pPr>
  </w:style>
  <w:style w:type="paragraph" w:customStyle="1" w:styleId="ZG">
    <w:name w:val="ZG"/>
    <w:semiHidden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semiHidden/>
    <w:pPr>
      <w:ind w:left="1135"/>
    </w:pPr>
  </w:style>
  <w:style w:type="paragraph" w:styleId="43">
    <w:name w:val="List 4"/>
    <w:basedOn w:val="34"/>
    <w:semiHidden/>
    <w:pPr>
      <w:ind w:left="1418"/>
    </w:pPr>
  </w:style>
  <w:style w:type="paragraph" w:styleId="52">
    <w:name w:val="List 5"/>
    <w:basedOn w:val="43"/>
    <w:semiHidden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semiHidden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ascii="Arial" w:eastAsia="宋体" w:hAnsi="Arial" w:cs="Arial"/>
      <w:color w:val="FF0000"/>
      <w:kern w:val="2"/>
      <w:lang w:val="en-GB" w:eastAsia="en-US" w:bidi="ar-SA"/>
    </w:rPr>
  </w:style>
  <w:style w:type="paragraph" w:styleId="44">
    <w:name w:val="List Bullet 4"/>
    <w:basedOn w:val="33"/>
    <w:semiHidden/>
    <w:pPr>
      <w:ind w:left="1418"/>
    </w:pPr>
  </w:style>
  <w:style w:type="paragraph" w:styleId="53">
    <w:name w:val="List Bullet 5"/>
    <w:basedOn w:val="44"/>
    <w:semiHidden/>
    <w:pPr>
      <w:ind w:left="1702"/>
    </w:pPr>
  </w:style>
  <w:style w:type="paragraph" w:customStyle="1" w:styleId="B1">
    <w:name w:val="B1"/>
    <w:basedOn w:val="a5"/>
    <w:link w:val="B1Char1"/>
  </w:style>
  <w:style w:type="paragraph" w:customStyle="1" w:styleId="B2">
    <w:name w:val="B2"/>
    <w:basedOn w:val="25"/>
    <w:link w:val="B2Char"/>
    <w:semiHidden/>
  </w:style>
  <w:style w:type="character" w:customStyle="1" w:styleId="B2Char">
    <w:name w:val="B2 Char"/>
    <w:link w:val="B2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3">
    <w:name w:val="B3"/>
    <w:basedOn w:val="34"/>
    <w:link w:val="B3Char2"/>
    <w:semiHidden/>
  </w:style>
  <w:style w:type="paragraph" w:customStyle="1" w:styleId="B4">
    <w:name w:val="B4"/>
    <w:basedOn w:val="43"/>
    <w:link w:val="B4Char"/>
    <w:semiHidden/>
  </w:style>
  <w:style w:type="character" w:customStyle="1" w:styleId="B4Char">
    <w:name w:val="B4 Char"/>
    <w:link w:val="B4"/>
    <w:rsid w:val="00415963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B5">
    <w:name w:val="B5"/>
    <w:basedOn w:val="52"/>
    <w:semiHidden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semiHidden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semiHidden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character" w:styleId="ac">
    <w:name w:val="annotation reference"/>
    <w:semiHidden/>
    <w:rPr>
      <w:rFonts w:ascii="Arial" w:eastAsia="宋体" w:hAnsi="Arial" w:cs="Arial"/>
      <w:color w:val="0000FF"/>
      <w:kern w:val="2"/>
      <w:sz w:val="16"/>
      <w:lang w:val="en-US" w:eastAsia="zh-CN" w:bidi="ar-SA"/>
    </w:rPr>
  </w:style>
  <w:style w:type="paragraph" w:styleId="ad">
    <w:name w:val="annotation text"/>
    <w:basedOn w:val="a0"/>
    <w:semiHidden/>
  </w:style>
  <w:style w:type="character" w:styleId="FollowedHyperlink">
    <w:name w:val="FollowedHyperlink"/>
    <w:semiHidden/>
    <w:rPr>
      <w:rFonts w:ascii="Arial" w:eastAsia="宋体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d"/>
    <w:next w:val="ad"/>
    <w:semiHidden/>
    <w:rPr>
      <w:b/>
      <w:bCs/>
    </w:rPr>
  </w:style>
  <w:style w:type="paragraph" w:styleId="af0">
    <w:name w:val="Document Map"/>
    <w:basedOn w:val="a0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ALCharChar">
    <w:name w:val="TAL Char Char"/>
    <w:basedOn w:val="a0"/>
    <w:link w:val="TALCharCharChar"/>
    <w:semiHidden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1">
    <w:name w:val="Table Grid"/>
    <w:basedOn w:val="a2"/>
    <w:semiHidden/>
    <w:rsid w:val="00415963"/>
    <w:pPr>
      <w:spacing w:after="180"/>
    </w:pPr>
    <w:rPr>
      <w:rFonts w:ascii="CG Times (WN)" w:eastAsia="Batang" w:hAnsi="CG Times (WN)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1">
    <w:name w:val="B1 Char1"/>
    <w:link w:val="B1"/>
    <w:rsid w:val="00A71FE2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rsid w:val="00794441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00BodyText">
    <w:name w:val="00 BodyText"/>
    <w:basedOn w:val="a0"/>
    <w:semiHidden/>
    <w:rsid w:val="001D1EAA"/>
    <w:pPr>
      <w:spacing w:after="220"/>
    </w:pPr>
    <w:rPr>
      <w:rFonts w:ascii="Arial" w:hAnsi="Arial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character" w:customStyle="1" w:styleId="B2Char1">
    <w:name w:val="B2 Char1"/>
    <w:semiHidden/>
    <w:rsid w:val="00D12684"/>
    <w:rPr>
      <w:rFonts w:ascii="Arial" w:eastAsia="宋体" w:hAnsi="Arial" w:cs="Arial"/>
      <w:color w:val="0000FF"/>
      <w:kern w:val="2"/>
      <w:lang w:val="en-GB" w:eastAsia="ja-JP" w:bidi="ar-SA"/>
    </w:rPr>
  </w:style>
  <w:style w:type="character" w:customStyle="1" w:styleId="PLChar">
    <w:name w:val="PL Char"/>
    <w:link w:val="PL"/>
    <w:semiHidden/>
    <w:rsid w:val="00100151"/>
    <w:rPr>
      <w:rFonts w:ascii="Courier New" w:eastAsia="宋体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B3Char2">
    <w:name w:val="B3 Char2"/>
    <w:link w:val="B3"/>
    <w:rsid w:val="007755FD"/>
    <w:rPr>
      <w:rFonts w:ascii="Arial" w:eastAsia="宋体" w:hAnsi="Arial" w:cs="Arial"/>
      <w:color w:val="0000FF"/>
      <w:kern w:val="2"/>
      <w:lang w:val="en-GB" w:eastAsia="en-US" w:bidi="ar-SA"/>
    </w:rPr>
  </w:style>
  <w:style w:type="paragraph" w:customStyle="1" w:styleId="MTDisplayEquation">
    <w:name w:val="MTDisplayEquation"/>
    <w:basedOn w:val="a0"/>
    <w:semiHidden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a0"/>
    <w:semiHidden/>
    <w:rsid w:val="008525BE"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styleId="af2">
    <w:name w:val="caption"/>
    <w:aliases w:val="cap,cap Char,Caption Char,Caption Char1 Char,cap Char Char1,Caption Char Char1 Char,cap Char2"/>
    <w:basedOn w:val="a0"/>
    <w:next w:val="a0"/>
    <w:link w:val="af3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0"/>
    <w:semiHidden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97641D"/>
    <w:pPr>
      <w:keepNext/>
      <w:numPr>
        <w:numId w:val="1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1CharChar">
    <w:name w:val="Char Char1 Char Char"/>
    <w:next w:val="a0"/>
    <w:semiHidden/>
    <w:rsid w:val="004B75B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CharCharCharCharCharCharCharCharCharCharCharChar">
    <w:name w:val="Char Char Char Char Char Char Char Char Char Char Char Char Char Char"/>
    <w:basedOn w:val="a0"/>
    <w:autoRedefine/>
    <w:semiHidden/>
    <w:rsid w:val="00131FED"/>
    <w:pPr>
      <w:spacing w:afterLines="100" w:after="240"/>
    </w:pPr>
  </w:style>
  <w:style w:type="paragraph" w:styleId="af4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r"/>
    <w:basedOn w:val="a0"/>
    <w:link w:val="af5"/>
    <w:rsid w:val="00352BBE"/>
    <w:pPr>
      <w:spacing w:after="120"/>
      <w:jc w:val="both"/>
    </w:pPr>
    <w:rPr>
      <w:szCs w:val="24"/>
      <w:lang w:val="en-US"/>
    </w:rPr>
  </w:style>
  <w:style w:type="paragraph" w:customStyle="1" w:styleId="CharCharCharCharCharChar1CharCharCharCharCharCharCharChar">
    <w:name w:val="Char Char Char Char Char Char1 Char Char Char Char Char Char Char Char"/>
    <w:basedOn w:val="a0"/>
    <w:semiHidden/>
    <w:rsid w:val="00BA0FA2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FBCharCharCharChar1CharCharCharCharCharCharCharChar1CharChar">
    <w:name w:val="FB Char Char Char Char1 Char Char Char Char Char Char Char Char1 Char Char"/>
    <w:next w:val="a0"/>
    <w:semiHidden/>
    <w:rsid w:val="00BA2B97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1CharCharCharCharCharChar">
    <w:name w:val="Char Char1 Char Char Char Char Char Char"/>
    <w:next w:val="a0"/>
    <w:semiHidden/>
    <w:rsid w:val="00137E5F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BCharCharCharChar1CharChar">
    <w:name w:val="FB Char Char Char Char1 Char Char"/>
    <w:next w:val="a0"/>
    <w:semiHidden/>
    <w:rsid w:val="0012737B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Char">
    <w:name w:val="Char Char"/>
    <w:semiHidden/>
    <w:rsid w:val="008340B1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2CharChar">
    <w:name w:val="字元 字元2 Char Char"/>
    <w:basedOn w:val="a0"/>
    <w:semiHidden/>
    <w:rsid w:val="00EB1420"/>
    <w:pPr>
      <w:widowControl w:val="0"/>
      <w:spacing w:after="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2CharCharCharCharCharCharCharCharCharCharCharCharCharCharCharChar">
    <w:name w:val="Char Char2 Char Char Char Char Char Char Char Char Char Char Char Char Char Char Char Char"/>
    <w:basedOn w:val="a0"/>
    <w:semiHidden/>
    <w:rsid w:val="00341EAA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CharCharCharCharCharCharCharChar">
    <w:name w:val="Char Char2 Char Char Char Char Char Char Char Char Char Char Char Char Char Char Char Char Char Char Char Char"/>
    <w:basedOn w:val="a0"/>
    <w:semiHidden/>
    <w:rsid w:val="00E3405D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CharChar2CharCharCharCharCharCharCharCharCharCharCharChar">
    <w:name w:val="Char Char2 Char Char Char Char Char Char Char Char Char Char Char Char"/>
    <w:basedOn w:val="a0"/>
    <w:semiHidden/>
    <w:rsid w:val="00717B95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styleId="af6">
    <w:name w:val="Emphasis"/>
    <w:qFormat/>
    <w:rsid w:val="00C57FCE"/>
    <w:rPr>
      <w:rFonts w:ascii="Arial" w:eastAsia="宋体" w:hAnsi="Arial" w:cs="Arial"/>
      <w:b w:val="0"/>
      <w:bCs w:val="0"/>
      <w:i w:val="0"/>
      <w:iCs w:val="0"/>
      <w:color w:val="CC0033"/>
      <w:kern w:val="2"/>
      <w:lang w:val="en-US" w:eastAsia="zh-CN" w:bidi="ar-SA"/>
    </w:rPr>
  </w:style>
  <w:style w:type="paragraph" w:customStyle="1" w:styleId="CharCharCharCharCharChar">
    <w:name w:val="Char Char Char Char Char Char"/>
    <w:semiHidden/>
    <w:rsid w:val="00B575A4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CharCharCharCharCharCharCharChar1">
    <w:name w:val="Char Char Char Char Char Char Char Char Char Char Char Char Char Char1"/>
    <w:semiHidden/>
    <w:rsid w:val="002163FD"/>
    <w:pPr>
      <w:keepNext/>
      <w:tabs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宋体" w:hAnsi="Arial" w:cs="Arial"/>
      <w:color w:val="0000FF"/>
      <w:kern w:val="2"/>
    </w:rPr>
  </w:style>
  <w:style w:type="paragraph" w:styleId="af7">
    <w:name w:val="Date"/>
    <w:basedOn w:val="a0"/>
    <w:next w:val="a0"/>
    <w:semiHidden/>
    <w:rsid w:val="00D05B6D"/>
    <w:pPr>
      <w:ind w:leftChars="2500" w:left="100"/>
    </w:pPr>
  </w:style>
  <w:style w:type="paragraph" w:customStyle="1" w:styleId="120">
    <w:name w:val="样式 段后: 12 磅"/>
    <w:basedOn w:val="a0"/>
    <w:semiHidden/>
    <w:rsid w:val="00CB71A6"/>
    <w:pPr>
      <w:spacing w:after="240"/>
    </w:pPr>
    <w:rPr>
      <w:rFonts w:cs="宋体"/>
    </w:rPr>
  </w:style>
  <w:style w:type="paragraph" w:customStyle="1" w:styleId="121">
    <w:name w:val="样式 (中文) 宋体 段后: 12 磅"/>
    <w:basedOn w:val="a0"/>
    <w:semiHidden/>
    <w:rsid w:val="007922DA"/>
    <w:pPr>
      <w:spacing w:after="240"/>
    </w:pPr>
    <w:rPr>
      <w:rFonts w:eastAsia="宋体" w:cs="宋体"/>
    </w:rPr>
  </w:style>
  <w:style w:type="numbering" w:styleId="111111">
    <w:name w:val="Outline List 2"/>
    <w:basedOn w:val="a3"/>
    <w:semiHidden/>
    <w:rsid w:val="006B0C73"/>
    <w:pPr>
      <w:numPr>
        <w:numId w:val="7"/>
      </w:numPr>
    </w:pPr>
  </w:style>
  <w:style w:type="numbering" w:styleId="1ai">
    <w:name w:val="Outline List 1"/>
    <w:basedOn w:val="a3"/>
    <w:semiHidden/>
    <w:rsid w:val="006B0C73"/>
    <w:pPr>
      <w:numPr>
        <w:numId w:val="8"/>
      </w:numPr>
    </w:pPr>
  </w:style>
  <w:style w:type="character" w:styleId="HTML">
    <w:name w:val="HTML Variabl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0">
    <w:name w:val="HTML Typewriter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1">
    <w:name w:val="HTML Code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paragraph" w:styleId="HTML2">
    <w:name w:val="HTML Address"/>
    <w:basedOn w:val="a0"/>
    <w:semiHidden/>
    <w:rsid w:val="006B0C73"/>
    <w:rPr>
      <w:i/>
      <w:iCs/>
    </w:rPr>
  </w:style>
  <w:style w:type="character" w:styleId="HTML3">
    <w:name w:val="HTML Definition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character" w:styleId="HTML4">
    <w:name w:val="HTML Keyboard"/>
    <w:semiHidden/>
    <w:rsid w:val="006B0C73"/>
    <w:rPr>
      <w:rFonts w:ascii="Courier New" w:eastAsia="宋体" w:hAnsi="Courier New" w:cs="Courier New"/>
      <w:color w:val="0000FF"/>
      <w:kern w:val="2"/>
      <w:sz w:val="20"/>
      <w:szCs w:val="20"/>
      <w:lang w:val="en-US" w:eastAsia="zh-CN" w:bidi="ar-SA"/>
    </w:rPr>
  </w:style>
  <w:style w:type="character" w:styleId="HTML5">
    <w:name w:val="HTML Acronym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HTML6">
    <w:name w:val="HTML Sample"/>
    <w:semiHidden/>
    <w:rsid w:val="006B0C73"/>
    <w:rPr>
      <w:rFonts w:ascii="Courier New" w:eastAsia="宋体" w:hAnsi="Courier New" w:cs="Courier New"/>
      <w:color w:val="0000FF"/>
      <w:kern w:val="2"/>
      <w:lang w:val="en-US" w:eastAsia="zh-CN" w:bidi="ar-SA"/>
    </w:rPr>
  </w:style>
  <w:style w:type="character" w:styleId="HTML7">
    <w:name w:val="HTML Cite"/>
    <w:semiHidden/>
    <w:rsid w:val="006B0C73"/>
    <w:rPr>
      <w:rFonts w:ascii="Arial" w:eastAsia="宋体" w:hAnsi="Arial" w:cs="Arial"/>
      <w:i/>
      <w:iCs/>
      <w:color w:val="0000FF"/>
      <w:kern w:val="2"/>
      <w:lang w:val="en-US" w:eastAsia="zh-CN" w:bidi="ar-SA"/>
    </w:rPr>
  </w:style>
  <w:style w:type="paragraph" w:styleId="HTML8">
    <w:name w:val="HTML Preformatted"/>
    <w:basedOn w:val="a0"/>
    <w:semiHidden/>
    <w:rsid w:val="006B0C73"/>
    <w:rPr>
      <w:rFonts w:ascii="Courier New" w:hAnsi="Courier New" w:cs="Courier New"/>
    </w:rPr>
  </w:style>
  <w:style w:type="paragraph" w:styleId="af8">
    <w:name w:val="Title"/>
    <w:basedOn w:val="a0"/>
    <w:qFormat/>
    <w:rsid w:val="006B0C73"/>
    <w:pPr>
      <w:spacing w:before="240" w:after="60"/>
      <w:jc w:val="center"/>
      <w:outlineLvl w:val="0"/>
    </w:pPr>
    <w:rPr>
      <w:rFonts w:ascii="Arial" w:eastAsia="宋体" w:hAnsi="Arial" w:cs="Arial"/>
      <w:b/>
      <w:bCs/>
      <w:sz w:val="32"/>
      <w:szCs w:val="32"/>
    </w:rPr>
  </w:style>
  <w:style w:type="table" w:styleId="af9">
    <w:name w:val="Table Theme"/>
    <w:basedOn w:val="a2"/>
    <w:semiHidden/>
    <w:rsid w:val="006B0C73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Table Colorful 1"/>
    <w:basedOn w:val="a2"/>
    <w:semiHidden/>
    <w:rsid w:val="006B0C73"/>
    <w:pPr>
      <w:spacing w:after="180"/>
    </w:pPr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Colorful 2"/>
    <w:basedOn w:val="a2"/>
    <w:semiHidden/>
    <w:rsid w:val="006B0C73"/>
    <w:pPr>
      <w:spacing w:after="180"/>
    </w:p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5">
    <w:name w:val="Table Colorful 3"/>
    <w:basedOn w:val="a2"/>
    <w:semiHidden/>
    <w:rsid w:val="006B0C73"/>
    <w:pPr>
      <w:spacing w:after="180"/>
    </w:p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a">
    <w:name w:val="Salutation"/>
    <w:basedOn w:val="a0"/>
    <w:next w:val="a0"/>
    <w:semiHidden/>
    <w:rsid w:val="006B0C73"/>
  </w:style>
  <w:style w:type="paragraph" w:styleId="afb">
    <w:name w:val="Plain Text"/>
    <w:basedOn w:val="a0"/>
    <w:semiHidden/>
    <w:rsid w:val="006B0C73"/>
    <w:rPr>
      <w:rFonts w:ascii="宋体" w:eastAsia="宋体" w:hAnsi="Courier New" w:cs="Courier New"/>
      <w:sz w:val="21"/>
      <w:szCs w:val="21"/>
    </w:rPr>
  </w:style>
  <w:style w:type="table" w:styleId="afc">
    <w:name w:val="Table Elegant"/>
    <w:basedOn w:val="a2"/>
    <w:semiHidden/>
    <w:rsid w:val="006B0C73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d">
    <w:name w:val="E-mail Signature"/>
    <w:basedOn w:val="a0"/>
    <w:semiHidden/>
    <w:rsid w:val="006B0C73"/>
  </w:style>
  <w:style w:type="paragraph" w:styleId="afe">
    <w:name w:val="Subtitle"/>
    <w:basedOn w:val="a0"/>
    <w:qFormat/>
    <w:rsid w:val="006B0C73"/>
    <w:pPr>
      <w:spacing w:before="240" w:after="60" w:line="312" w:lineRule="auto"/>
      <w:jc w:val="center"/>
      <w:outlineLvl w:val="1"/>
    </w:pPr>
    <w:rPr>
      <w:rFonts w:ascii="Arial" w:eastAsia="宋体" w:hAnsi="Arial" w:cs="Arial"/>
      <w:b/>
      <w:bCs/>
      <w:kern w:val="28"/>
      <w:sz w:val="32"/>
      <w:szCs w:val="32"/>
    </w:rPr>
  </w:style>
  <w:style w:type="table" w:styleId="14">
    <w:name w:val="Table Classic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7">
    <w:name w:val="Table Classic 2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6">
    <w:name w:val="Table Classic 3"/>
    <w:basedOn w:val="a2"/>
    <w:semiHidden/>
    <w:rsid w:val="006B0C73"/>
    <w:pPr>
      <w:spacing w:after="180"/>
    </w:pPr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Classic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">
    <w:name w:val="envelope return"/>
    <w:basedOn w:val="a0"/>
    <w:semiHidden/>
    <w:rsid w:val="006B0C73"/>
    <w:pPr>
      <w:snapToGrid w:val="0"/>
    </w:pPr>
    <w:rPr>
      <w:rFonts w:ascii="Arial" w:hAnsi="Arial" w:cs="Arial"/>
    </w:rPr>
  </w:style>
  <w:style w:type="table" w:styleId="15">
    <w:name w:val="Table Simple 1"/>
    <w:basedOn w:val="a2"/>
    <w:semiHidden/>
    <w:rsid w:val="006B0C73"/>
    <w:pPr>
      <w:spacing w:after="180"/>
    </w:p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8">
    <w:name w:val="Table Simple 2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7">
    <w:name w:val="Table Simple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0">
    <w:name w:val="Closing"/>
    <w:basedOn w:val="a0"/>
    <w:semiHidden/>
    <w:rsid w:val="006B0C73"/>
    <w:pPr>
      <w:ind w:leftChars="2100" w:left="100"/>
    </w:pPr>
  </w:style>
  <w:style w:type="table" w:styleId="16">
    <w:name w:val="Table Subtle 1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9">
    <w:name w:val="Table Subtle 2"/>
    <w:basedOn w:val="a2"/>
    <w:semiHidden/>
    <w:rsid w:val="006B0C73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7">
    <w:name w:val="Table 3D effects 1"/>
    <w:basedOn w:val="a2"/>
    <w:semiHidden/>
    <w:rsid w:val="006B0C73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a">
    <w:name w:val="Table 3D effects 2"/>
    <w:basedOn w:val="a2"/>
    <w:semiHidden/>
    <w:rsid w:val="006B0C73"/>
    <w:pPr>
      <w:spacing w:after="180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3D effects 3"/>
    <w:basedOn w:val="a2"/>
    <w:semiHidden/>
    <w:rsid w:val="006B0C73"/>
    <w:pPr>
      <w:spacing w:after="180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3">
    <w:name w:val="List Number 3"/>
    <w:basedOn w:val="a0"/>
    <w:semiHidden/>
    <w:rsid w:val="006B0C73"/>
    <w:pPr>
      <w:numPr>
        <w:numId w:val="3"/>
      </w:numPr>
    </w:pPr>
  </w:style>
  <w:style w:type="paragraph" w:styleId="4">
    <w:name w:val="List Number 4"/>
    <w:basedOn w:val="a0"/>
    <w:semiHidden/>
    <w:rsid w:val="006B0C73"/>
    <w:pPr>
      <w:numPr>
        <w:numId w:val="4"/>
      </w:numPr>
    </w:pPr>
  </w:style>
  <w:style w:type="paragraph" w:styleId="5">
    <w:name w:val="List Number 5"/>
    <w:basedOn w:val="a0"/>
    <w:semiHidden/>
    <w:rsid w:val="006B0C73"/>
    <w:pPr>
      <w:numPr>
        <w:numId w:val="5"/>
      </w:numPr>
    </w:pPr>
  </w:style>
  <w:style w:type="paragraph" w:styleId="aff1">
    <w:name w:val="List Continue"/>
    <w:basedOn w:val="a0"/>
    <w:semiHidden/>
    <w:rsid w:val="006B0C73"/>
    <w:pPr>
      <w:spacing w:after="120"/>
      <w:ind w:leftChars="200" w:left="420"/>
    </w:pPr>
  </w:style>
  <w:style w:type="paragraph" w:styleId="2b">
    <w:name w:val="List Continue 2"/>
    <w:basedOn w:val="a0"/>
    <w:semiHidden/>
    <w:rsid w:val="006B0C73"/>
    <w:pPr>
      <w:spacing w:after="120"/>
      <w:ind w:leftChars="400" w:left="840"/>
    </w:pPr>
  </w:style>
  <w:style w:type="paragraph" w:styleId="39">
    <w:name w:val="List Continue 3"/>
    <w:basedOn w:val="a0"/>
    <w:semiHidden/>
    <w:rsid w:val="006B0C73"/>
    <w:pPr>
      <w:spacing w:after="120"/>
      <w:ind w:leftChars="600" w:left="1260"/>
    </w:pPr>
  </w:style>
  <w:style w:type="paragraph" w:styleId="46">
    <w:name w:val="List Continue 4"/>
    <w:basedOn w:val="a0"/>
    <w:semiHidden/>
    <w:rsid w:val="006B0C73"/>
    <w:pPr>
      <w:spacing w:after="120"/>
      <w:ind w:leftChars="800" w:left="1680"/>
    </w:pPr>
  </w:style>
  <w:style w:type="paragraph" w:styleId="54">
    <w:name w:val="List Continue 5"/>
    <w:basedOn w:val="a0"/>
    <w:semiHidden/>
    <w:rsid w:val="006B0C73"/>
    <w:pPr>
      <w:spacing w:after="120"/>
      <w:ind w:leftChars="1000" w:left="2100"/>
    </w:pPr>
  </w:style>
  <w:style w:type="table" w:styleId="18">
    <w:name w:val="Table List 1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List 2"/>
    <w:basedOn w:val="a2"/>
    <w:semiHidden/>
    <w:rsid w:val="006B0C73"/>
    <w:pPr>
      <w:spacing w:after="180"/>
    </w:p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a">
    <w:name w:val="Table List 3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List 4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55">
    <w:name w:val="Table List 5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61">
    <w:name w:val="Table List 6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List 7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81">
    <w:name w:val="Table List 8"/>
    <w:basedOn w:val="a2"/>
    <w:semiHidden/>
    <w:rsid w:val="006B0C73"/>
    <w:pPr>
      <w:spacing w:after="180"/>
    </w:p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  <w:tblStylePr w:type="nwCell">
      <w:tblPr/>
      <w:tcPr>
        <w:tcBorders>
          <w:tl2br w:val="single" w:sz="6" w:space="0" w:color="auto"/>
          <w:tr2bl w:val="none" w:sz="0" w:space="0" w:color="auto"/>
        </w:tcBorders>
      </w:tcPr>
    </w:tblStylePr>
  </w:style>
  <w:style w:type="table" w:styleId="aff2">
    <w:name w:val="Table Contemporary"/>
    <w:basedOn w:val="a2"/>
    <w:semiHidden/>
    <w:rsid w:val="006B0C73"/>
    <w:pPr>
      <w:spacing w:after="180"/>
    </w:p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3">
    <w:name w:val="Normal (Web)"/>
    <w:basedOn w:val="a0"/>
    <w:semiHidden/>
    <w:rsid w:val="006B0C73"/>
    <w:rPr>
      <w:sz w:val="24"/>
      <w:szCs w:val="24"/>
    </w:rPr>
  </w:style>
  <w:style w:type="paragraph" w:styleId="aff4">
    <w:name w:val="Signature"/>
    <w:basedOn w:val="a0"/>
    <w:semiHidden/>
    <w:rsid w:val="006B0C73"/>
    <w:pPr>
      <w:ind w:leftChars="2100" w:left="100"/>
    </w:pPr>
  </w:style>
  <w:style w:type="paragraph" w:styleId="aff5">
    <w:name w:val="envelope address"/>
    <w:basedOn w:val="a0"/>
    <w:semiHidden/>
    <w:rsid w:val="006B0C73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table" w:styleId="19">
    <w:name w:val="Table Columns 1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d">
    <w:name w:val="Table Columns 2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2"/>
    <w:semiHidden/>
    <w:rsid w:val="006B0C73"/>
    <w:pPr>
      <w:spacing w:after="180"/>
    </w:pPr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8">
    <w:name w:val="Table Columns 4"/>
    <w:basedOn w:val="a2"/>
    <w:semiHidden/>
    <w:rsid w:val="006B0C73"/>
    <w:pPr>
      <w:spacing w:after="180"/>
    </w:p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2"/>
    <w:semiHidden/>
    <w:rsid w:val="006B0C73"/>
    <w:pPr>
      <w:spacing w:after="180"/>
    </w:p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a">
    <w:name w:val="Table Grid 1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2e">
    <w:name w:val="Table Grid 2"/>
    <w:basedOn w:val="a2"/>
    <w:semiHidden/>
    <w:rsid w:val="006B0C73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c">
    <w:name w:val="Table Grid 3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49">
    <w:name w:val="Table Grid 4"/>
    <w:basedOn w:val="a2"/>
    <w:semiHidden/>
    <w:rsid w:val="006B0C73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7">
    <w:name w:val="Table Grid 5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2">
    <w:name w:val="Table Grid 6"/>
    <w:basedOn w:val="a2"/>
    <w:semiHidden/>
    <w:rsid w:val="006B0C73"/>
    <w:pPr>
      <w:spacing w:after="180"/>
    </w:p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2">
    <w:name w:val="Table Grid 7"/>
    <w:basedOn w:val="a2"/>
    <w:semiHidden/>
    <w:rsid w:val="006B0C73"/>
    <w:pPr>
      <w:spacing w:after="180"/>
    </w:pPr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2">
    <w:name w:val="Table Grid 8"/>
    <w:basedOn w:val="a2"/>
    <w:semiHidden/>
    <w:rsid w:val="006B0C73"/>
    <w:pPr>
      <w:spacing w:after="180"/>
    </w:p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b">
    <w:name w:val="Table Web 1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">
    <w:name w:val="Table Web 2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Web 3"/>
    <w:basedOn w:val="a2"/>
    <w:semiHidden/>
    <w:rsid w:val="006B0C73"/>
    <w:pPr>
      <w:spacing w:after="180"/>
    </w:p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6">
    <w:name w:val="Block Text"/>
    <w:basedOn w:val="a0"/>
    <w:semiHidden/>
    <w:rsid w:val="006B0C73"/>
    <w:pPr>
      <w:spacing w:after="120"/>
      <w:ind w:leftChars="700" w:left="1440" w:rightChars="700" w:right="1440"/>
    </w:pPr>
  </w:style>
  <w:style w:type="numbering" w:styleId="a">
    <w:name w:val="Outline List 3"/>
    <w:basedOn w:val="a3"/>
    <w:semiHidden/>
    <w:rsid w:val="006B0C73"/>
    <w:pPr>
      <w:numPr>
        <w:numId w:val="9"/>
      </w:numPr>
    </w:pPr>
  </w:style>
  <w:style w:type="paragraph" w:styleId="aff7">
    <w:name w:val="Message Header"/>
    <w:basedOn w:val="a0"/>
    <w:semiHidden/>
    <w:rsid w:val="006B0C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="Arial" w:hAnsi="Arial" w:cs="Arial"/>
      <w:sz w:val="24"/>
      <w:szCs w:val="24"/>
    </w:rPr>
  </w:style>
  <w:style w:type="character" w:styleId="aff8">
    <w:name w:val="lin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character" w:styleId="aff9">
    <w:name w:val="Strong"/>
    <w:qFormat/>
    <w:rsid w:val="006B0C73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styleId="affa">
    <w:name w:val="page number"/>
    <w:basedOn w:val="a1"/>
    <w:semiHidden/>
    <w:rsid w:val="006B0C73"/>
    <w:rPr>
      <w:rFonts w:ascii="Arial" w:eastAsia="宋体" w:hAnsi="Arial" w:cs="Arial"/>
      <w:color w:val="0000FF"/>
      <w:kern w:val="2"/>
      <w:lang w:val="en-US" w:eastAsia="zh-CN" w:bidi="ar-SA"/>
    </w:rPr>
  </w:style>
  <w:style w:type="paragraph" w:styleId="affb">
    <w:name w:val="Body Text First Indent"/>
    <w:basedOn w:val="af4"/>
    <w:semiHidden/>
    <w:rsid w:val="006B0C73"/>
    <w:pPr>
      <w:ind w:firstLineChars="100" w:firstLine="420"/>
      <w:jc w:val="left"/>
    </w:pPr>
    <w:rPr>
      <w:szCs w:val="20"/>
      <w:lang w:val="en-GB"/>
    </w:rPr>
  </w:style>
  <w:style w:type="paragraph" w:styleId="affc">
    <w:name w:val="Body Text Indent"/>
    <w:basedOn w:val="a0"/>
    <w:semiHidden/>
    <w:rsid w:val="006B0C73"/>
    <w:pPr>
      <w:spacing w:after="120"/>
      <w:ind w:leftChars="200" w:left="420"/>
    </w:pPr>
  </w:style>
  <w:style w:type="paragraph" w:styleId="2f0">
    <w:name w:val="Body Text First Indent 2"/>
    <w:basedOn w:val="affc"/>
    <w:semiHidden/>
    <w:rsid w:val="006B0C73"/>
    <w:pPr>
      <w:ind w:firstLineChars="200" w:firstLine="420"/>
    </w:pPr>
  </w:style>
  <w:style w:type="paragraph" w:styleId="affd">
    <w:name w:val="Normal Indent"/>
    <w:basedOn w:val="a0"/>
    <w:semiHidden/>
    <w:rsid w:val="006B0C73"/>
    <w:pPr>
      <w:ind w:firstLineChars="200" w:firstLine="420"/>
    </w:pPr>
  </w:style>
  <w:style w:type="paragraph" w:styleId="2f1">
    <w:name w:val="Body Text 2"/>
    <w:basedOn w:val="a0"/>
    <w:semiHidden/>
    <w:rsid w:val="006B0C73"/>
    <w:pPr>
      <w:spacing w:after="120" w:line="480" w:lineRule="auto"/>
    </w:pPr>
  </w:style>
  <w:style w:type="paragraph" w:styleId="3e">
    <w:name w:val="Body Text 3"/>
    <w:basedOn w:val="a0"/>
    <w:semiHidden/>
    <w:rsid w:val="006B0C73"/>
    <w:pPr>
      <w:spacing w:after="120"/>
    </w:pPr>
    <w:rPr>
      <w:sz w:val="16"/>
      <w:szCs w:val="16"/>
    </w:rPr>
  </w:style>
  <w:style w:type="paragraph" w:styleId="2f2">
    <w:name w:val="Body Text Indent 2"/>
    <w:basedOn w:val="a0"/>
    <w:semiHidden/>
    <w:rsid w:val="006B0C73"/>
    <w:pPr>
      <w:spacing w:after="120" w:line="480" w:lineRule="auto"/>
      <w:ind w:leftChars="200" w:left="420"/>
    </w:pPr>
  </w:style>
  <w:style w:type="paragraph" w:styleId="3f">
    <w:name w:val="Body Text Indent 3"/>
    <w:basedOn w:val="a0"/>
    <w:semiHidden/>
    <w:rsid w:val="006B0C73"/>
    <w:pPr>
      <w:spacing w:after="120"/>
      <w:ind w:leftChars="200" w:left="420"/>
    </w:pPr>
    <w:rPr>
      <w:sz w:val="16"/>
      <w:szCs w:val="16"/>
    </w:rPr>
  </w:style>
  <w:style w:type="paragraph" w:styleId="affe">
    <w:name w:val="Note Heading"/>
    <w:basedOn w:val="a0"/>
    <w:next w:val="a0"/>
    <w:semiHidden/>
    <w:rsid w:val="006B0C73"/>
    <w:pPr>
      <w:jc w:val="center"/>
    </w:pPr>
  </w:style>
  <w:style w:type="table" w:styleId="afff">
    <w:name w:val="Table Professional"/>
    <w:basedOn w:val="a2"/>
    <w:semiHidden/>
    <w:rsid w:val="006B0C73"/>
    <w:pPr>
      <w:spacing w:after="180"/>
    </w:p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Heading1b">
    <w:name w:val="Heading 1b"/>
    <w:basedOn w:val="1"/>
    <w:rsid w:val="00315C3F"/>
    <w:pPr>
      <w:numPr>
        <w:numId w:val="14"/>
      </w:numPr>
    </w:pPr>
  </w:style>
  <w:style w:type="paragraph" w:customStyle="1" w:styleId="Reference">
    <w:name w:val="Reference"/>
    <w:basedOn w:val="a0"/>
    <w:rsid w:val="001C57A7"/>
    <w:pPr>
      <w:numPr>
        <w:numId w:val="2"/>
      </w:numPr>
      <w:overflowPunct w:val="0"/>
      <w:autoSpaceDE w:val="0"/>
      <w:autoSpaceDN w:val="0"/>
      <w:adjustRightInd w:val="0"/>
      <w:ind w:right="-99"/>
      <w:textAlignment w:val="baseline"/>
    </w:pPr>
  </w:style>
  <w:style w:type="paragraph" w:customStyle="1" w:styleId="Proposal">
    <w:name w:val="Proposal"/>
    <w:basedOn w:val="a0"/>
    <w:rsid w:val="001C57A7"/>
    <w:rPr>
      <w:b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rsid w:val="0073347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Char1CharCharCharCharCharCharCharCharCharCharCharCharCharCharCharChar">
    <w:name w:val="Char Char Char Char Char Char1 Char Char Char Char Char Char Char Char Char Char Char Char Char Char Char Char"/>
    <w:basedOn w:val="a0"/>
    <w:rsid w:val="00901A06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address">
    <w:name w:val="address"/>
    <w:rsid w:val="00E274C7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Guidance">
    <w:name w:val="Guidance"/>
    <w:basedOn w:val="a0"/>
    <w:link w:val="GuidanceChar"/>
    <w:rsid w:val="0065677B"/>
    <w:rPr>
      <w:rFonts w:eastAsia="Times New Roman"/>
      <w:i/>
      <w:color w:val="0000FF"/>
      <w:sz w:val="20"/>
    </w:rPr>
  </w:style>
  <w:style w:type="character" w:customStyle="1" w:styleId="THChar">
    <w:name w:val="TH Char"/>
    <w:link w:val="TH"/>
    <w:rsid w:val="0065677B"/>
    <w:rPr>
      <w:rFonts w:ascii="Arial" w:eastAsia="MS Mincho" w:hAnsi="Arial" w:cs="Arial"/>
      <w:b/>
      <w:color w:val="0000FF"/>
      <w:kern w:val="2"/>
      <w:sz w:val="22"/>
      <w:lang w:val="en-GB" w:eastAsia="en-US" w:bidi="ar-SA"/>
    </w:rPr>
  </w:style>
  <w:style w:type="paragraph" w:customStyle="1" w:styleId="textintend2">
    <w:name w:val="text intend 2"/>
    <w:basedOn w:val="a0"/>
    <w:rsid w:val="0078598B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4"/>
      <w:lang w:val="en-US" w:eastAsia="ja-JP"/>
    </w:rPr>
  </w:style>
  <w:style w:type="paragraph" w:customStyle="1" w:styleId="CharCharCharCharCharCharCharCharCharChar2CharChar">
    <w:name w:val="Char Char Char Char Char Char Char Char Char Char2 Char Char"/>
    <w:semiHidden/>
    <w:rsid w:val="006238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CChar">
    <w:name w:val="TAC Char"/>
    <w:link w:val="TAC"/>
    <w:rsid w:val="00162044"/>
    <w:rPr>
      <w:rFonts w:ascii="Arial" w:eastAsia="MS Mincho" w:hAnsi="Arial" w:cs="Arial"/>
      <w:color w:val="0000FF"/>
      <w:kern w:val="2"/>
      <w:sz w:val="18"/>
      <w:lang w:val="en-GB" w:eastAsia="en-US" w:bidi="ar-SA"/>
    </w:rPr>
  </w:style>
  <w:style w:type="character" w:customStyle="1" w:styleId="af3">
    <w:name w:val="题注字符"/>
    <w:aliases w:val="cap字符,cap Char字符,Caption Char字符,Caption Char1 Char字符,cap Char Char1字符,Caption Char Char1 Char字符,cap Char2字符"/>
    <w:link w:val="af2"/>
    <w:rsid w:val="00CE58E1"/>
    <w:rPr>
      <w:rFonts w:ascii="Arial" w:eastAsia="MS Mincho" w:hAnsi="Arial" w:cs="Arial"/>
      <w:b/>
      <w:color w:val="0000FF"/>
      <w:kern w:val="2"/>
      <w:sz w:val="22"/>
      <w:lang w:val="en-US" w:eastAsia="en-US" w:bidi="ar-SA"/>
    </w:rPr>
  </w:style>
  <w:style w:type="paragraph" w:customStyle="1" w:styleId="CharChar1CharCharCharChar">
    <w:name w:val="Char Char1 Char Char Char Char"/>
    <w:basedOn w:val="a0"/>
    <w:rsid w:val="00476F6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1Char">
    <w:name w:val="B1 Char"/>
    <w:rsid w:val="00476F6C"/>
    <w:rPr>
      <w:rFonts w:ascii="Arial" w:eastAsia="宋体" w:hAnsi="Arial" w:cs="Arial"/>
      <w:color w:val="0000FF"/>
      <w:kern w:val="2"/>
      <w:lang w:val="en-GB" w:eastAsia="en-US" w:bidi="ar-SA"/>
    </w:rPr>
  </w:style>
  <w:style w:type="character" w:customStyle="1" w:styleId="TAHCar">
    <w:name w:val="TAH Car"/>
    <w:link w:val="TAH"/>
    <w:rsid w:val="00476F6C"/>
    <w:rPr>
      <w:rFonts w:ascii="Arial" w:eastAsia="MS Mincho" w:hAnsi="Arial" w:cs="Arial"/>
      <w:b/>
      <w:color w:val="0000FF"/>
      <w:kern w:val="2"/>
      <w:sz w:val="18"/>
      <w:lang w:val="en-GB" w:eastAsia="en-US" w:bidi="ar-SA"/>
    </w:rPr>
  </w:style>
  <w:style w:type="character" w:customStyle="1" w:styleId="10">
    <w:name w:val="标题 1字符"/>
    <w:aliases w:val="H1字符"/>
    <w:link w:val="1"/>
    <w:rsid w:val="00643D96"/>
    <w:rPr>
      <w:rFonts w:ascii="Arial" w:hAnsi="Arial"/>
      <w:sz w:val="36"/>
      <w:lang w:val="en-GB" w:eastAsia="en-US"/>
    </w:rPr>
  </w:style>
  <w:style w:type="character" w:customStyle="1" w:styleId="af5">
    <w:name w:val="正文文本字符"/>
    <w:aliases w:val="bt字符,body indent字符,paragraph 2字符,body text字符, ändrad字符,AvtalBrödtext字符,ändrad字符,Bodytext字符,Compliance字符,Response字符,Body3字符,Corps de texte Car字符,Corps de texte Car1 Car字符,Corps de texte Car Car Car字符,Corps de texte Car1 Car Car Car字符,bt Car字符"/>
    <w:link w:val="af4"/>
    <w:rsid w:val="00643D96"/>
    <w:rPr>
      <w:rFonts w:ascii="Arial" w:eastAsia="宋体" w:hAnsi="Arial" w:cs="Arial"/>
      <w:color w:val="0000FF"/>
      <w:kern w:val="2"/>
      <w:sz w:val="22"/>
      <w:szCs w:val="24"/>
      <w:lang w:val="en-US" w:eastAsia="en-US" w:bidi="ar-SA"/>
    </w:rPr>
  </w:style>
  <w:style w:type="character" w:customStyle="1" w:styleId="20">
    <w:name w:val="标题 2字符"/>
    <w:aliases w:val="DO NOT USE_h2字符,h2字符,h21字符,H2字符,Head2A字符,2字符,UNDERRUBRIK 1-2字符"/>
    <w:link w:val="2"/>
    <w:rsid w:val="009C7F3A"/>
    <w:rPr>
      <w:rFonts w:ascii="Arial" w:hAnsi="Arial"/>
      <w:sz w:val="28"/>
      <w:szCs w:val="28"/>
      <w:lang w:val="en-GB" w:eastAsia="en-US"/>
    </w:rPr>
  </w:style>
  <w:style w:type="character" w:customStyle="1" w:styleId="31">
    <w:name w:val="标题 3字符"/>
    <w:aliases w:val="Heading 3 3GPP字符,Underrubrik2字符,H3字符,Memo Heading 3字符,h3字符,no break字符,Heading 3 Char字符,Heading 3 Char1 Char字符,Heading 3 Char Char Char字符,Heading 3 Char1 Char Char Char字符,Heading 3 Char Char Char Char Char字符,Heading 3 Char Char1 Char字符,0H字符"/>
    <w:link w:val="30"/>
    <w:rsid w:val="003E3962"/>
    <w:rPr>
      <w:rFonts w:ascii="Arial" w:hAnsi="Arial"/>
      <w:sz w:val="28"/>
      <w:szCs w:val="28"/>
      <w:lang w:val="en-GB" w:eastAsia="en-US"/>
    </w:rPr>
  </w:style>
  <w:style w:type="character" w:customStyle="1" w:styleId="41">
    <w:name w:val="标题 4字符"/>
    <w:aliases w:val="h4字符,H4字符,H41字符,h41字符,H42字符,h42字符,H43字符,h43字符,H411字符,h411字符,H421字符,h421字符,H44字符,h44字符,H412字符,h412字符,H422字符,h422字符,H431字符,h431字符,H45字符,h45字符,H413字符,h413字符,H423字符,h423字符,H432字符,h432字符,H46字符,h46字符,H47字符,h47字符,Memo Heading 4字符,Memo Heading 5字符,4字符"/>
    <w:link w:val="40"/>
    <w:rsid w:val="003E3962"/>
    <w:rPr>
      <w:rFonts w:ascii="Arial" w:hAnsi="Arial"/>
      <w:sz w:val="24"/>
      <w:szCs w:val="28"/>
      <w:lang w:val="en-GB" w:eastAsia="en-US"/>
    </w:rPr>
  </w:style>
  <w:style w:type="character" w:customStyle="1" w:styleId="TANChar">
    <w:name w:val="TAN Char"/>
    <w:link w:val="TAN"/>
    <w:rsid w:val="003E3962"/>
    <w:rPr>
      <w:rFonts w:ascii="Arial" w:eastAsia="宋体" w:hAnsi="Arial" w:cs="Arial"/>
      <w:color w:val="0000FF"/>
      <w:kern w:val="2"/>
      <w:sz w:val="18"/>
      <w:lang w:val="en-GB" w:eastAsia="en-US" w:bidi="ar-SA"/>
    </w:rPr>
  </w:style>
  <w:style w:type="paragraph" w:customStyle="1" w:styleId="TableText">
    <w:name w:val="TableText"/>
    <w:basedOn w:val="affc"/>
    <w:rsid w:val="009E17F1"/>
    <w:pPr>
      <w:keepNext/>
      <w:keepLines/>
      <w:overflowPunct w:val="0"/>
      <w:autoSpaceDE w:val="0"/>
      <w:autoSpaceDN w:val="0"/>
      <w:adjustRightInd w:val="0"/>
      <w:spacing w:after="180"/>
      <w:ind w:leftChars="0" w:left="0"/>
      <w:jc w:val="center"/>
      <w:textAlignment w:val="baseline"/>
    </w:pPr>
    <w:rPr>
      <w:snapToGrid w:val="0"/>
      <w:kern w:val="2"/>
      <w:sz w:val="20"/>
    </w:rPr>
  </w:style>
  <w:style w:type="paragraph" w:customStyle="1" w:styleId="2f3">
    <w:name w:val="(文字) (文字)2"/>
    <w:semiHidden/>
    <w:rsid w:val="009E17F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ff0">
    <w:name w:val="首标题"/>
    <w:rsid w:val="00D112C5"/>
    <w:rPr>
      <w:rFonts w:ascii="Arial" w:eastAsia="宋体" w:hAnsi="Arial" w:cs="Arial"/>
      <w:color w:val="0000FF"/>
      <w:kern w:val="2"/>
      <w:sz w:val="24"/>
      <w:lang w:val="en-US" w:eastAsia="zh-CN" w:bidi="ar-SA"/>
    </w:rPr>
  </w:style>
  <w:style w:type="character" w:customStyle="1" w:styleId="TALChar">
    <w:name w:val="TAL Char"/>
    <w:rsid w:val="002D7852"/>
    <w:rPr>
      <w:rFonts w:ascii="Arial" w:eastAsia="宋体" w:hAnsi="Arial" w:cs="Arial"/>
      <w:color w:val="0000FF"/>
      <w:kern w:val="2"/>
      <w:sz w:val="18"/>
      <w:lang w:val="en-GB" w:eastAsia="en-GB" w:bidi="ar-SA"/>
    </w:rPr>
  </w:style>
  <w:style w:type="paragraph" w:customStyle="1" w:styleId="-11">
    <w:name w:val="彩色列表 - 强调文字颜色 11"/>
    <w:basedOn w:val="a0"/>
    <w:uiPriority w:val="34"/>
    <w:qFormat/>
    <w:rsid w:val="005A0FDE"/>
    <w:pPr>
      <w:spacing w:after="0"/>
      <w:ind w:firstLineChars="200" w:firstLine="42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rans">
    <w:name w:val="trans"/>
    <w:basedOn w:val="a1"/>
    <w:rsid w:val="00225D05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GuidanceChar">
    <w:name w:val="Guidance Char"/>
    <w:link w:val="Guidance"/>
    <w:rsid w:val="00D163FC"/>
    <w:rPr>
      <w:rFonts w:eastAsia="Times New Roman"/>
      <w:i/>
      <w:color w:val="0000FF"/>
      <w:lang w:val="en-GB" w:eastAsia="en-US"/>
    </w:rPr>
  </w:style>
  <w:style w:type="character" w:customStyle="1" w:styleId="apple-converted-space">
    <w:name w:val="apple-converted-space"/>
    <w:rsid w:val="007125F3"/>
  </w:style>
  <w:style w:type="paragraph" w:customStyle="1" w:styleId="Figure">
    <w:name w:val="Figure"/>
    <w:basedOn w:val="a0"/>
    <w:rsid w:val="009D2E00"/>
    <w:pPr>
      <w:numPr>
        <w:numId w:val="19"/>
      </w:numPr>
      <w:spacing w:before="180" w:after="240" w:line="280" w:lineRule="atLeast"/>
      <w:jc w:val="center"/>
    </w:pPr>
    <w:rPr>
      <w:rFonts w:ascii="Arial" w:eastAsia="宋体" w:hAnsi="Arial"/>
      <w:b/>
      <w:sz w:val="20"/>
      <w:lang w:val="en-US" w:eastAsia="ja-JP"/>
    </w:rPr>
  </w:style>
  <w:style w:type="paragraph" w:customStyle="1" w:styleId="Heading3Underrubrik2H3">
    <w:name w:val="Heading 3.Underrubrik2.H3"/>
    <w:basedOn w:val="a0"/>
    <w:next w:val="a0"/>
    <w:rsid w:val="009D2E0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eastAsia="宋体" w:hAnsi="Arial"/>
      <w:sz w:val="28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6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50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515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8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14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153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0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09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89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04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3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2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0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8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79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96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9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01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318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42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59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961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765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2336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5074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6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8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978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6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68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2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710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5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275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467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8028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967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115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539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52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4815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8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8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1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7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07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44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5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8790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076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46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757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621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861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80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69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5552;&#26696;\RAN%202\RAN2%2070\my%20doc\WD01%20V0.1%20%20RAN2%20" TargetMode="Externa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C96F16-DD1F-7149-BBB4-899A6532B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\提案\RAN 2\RAN2 70\my doc\WD01 V0.1  RAN2 </Template>
  <TotalTime>57</TotalTime>
  <Pages>4</Pages>
  <Words>1054</Words>
  <Characters>4840</Characters>
  <Application>Microsoft Macintosh Word</Application>
  <DocSecurity>0</DocSecurity>
  <Lines>484</Lines>
  <Paragraphs>491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>3GPP TSG-RAN WG4</vt:lpstr>
    </vt:vector>
  </TitlesOfParts>
  <Manager/>
  <Company/>
  <LinksUpToDate>false</LinksUpToDate>
  <CharactersWithSpaces>5403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PAN Qun</dc:creator>
  <cp:keywords>3GPP RAN WG4</cp:keywords>
  <dc:description/>
  <cp:lastModifiedBy>Xiaoran Zhang</cp:lastModifiedBy>
  <cp:revision>8</cp:revision>
  <cp:lastPrinted>2010-03-26T07:51:00Z</cp:lastPrinted>
  <dcterms:created xsi:type="dcterms:W3CDTF">2015-04-13T08:40:00Z</dcterms:created>
  <dcterms:modified xsi:type="dcterms:W3CDTF">2015-05-18T11:54:00Z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_ms_pID_725343">
    <vt:lpwstr>(5)PiqF750TasCYePVGUJsCawLluvT9+QGPTMgLol+5+AeSXYyZrwK+TR/piWQQ5aqjPPv5RyVx_x000d_
BMqqjCIzX9J+s2ar13aOFEKsJyPAN94ujd22CgLcyqYBy0nFRNSs9lJLs+PalawGguWhty3o_x000d_
Sd4Y777wYFwh6mLnVjpep8NQBFHjBtlhSYpNv76BQcIebN+KvVAvxisM9Z0//nAJsl7R0vZ1_x000d_
aojDFooCk9bVMzI39u</vt:lpwstr>
  </property>
  <property fmtid="{D5CDD505-2E9C-101B-9397-08002B2CF9AE}" pid="6" name="_ms_pID_7253431">
    <vt:lpwstr>ToJL6V/Ck5mE5zk9yyNsdOir1PecbWJTwc+HdgzMeYQ3w6UgTzMPyX_x000d_
raorPIfPYq5ULibjcinjktrAzVMiV1eixB/epKoSxs3EIySIa9DlPO6btU9+CezMvx3uAB5w_x000d_
I7tpptx4vPKEQtjjKYfEUyH4Pu+lWIxnLY7EnhlWut1tjJqvt4S+3SZ9t63oYV7wpkWefr/B_x000d_
RX++KcvFFBa7zkFZnkpIaWXx/45Ogkn8yYN+</vt:lpwstr>
  </property>
  <property fmtid="{D5CDD505-2E9C-101B-9397-08002B2CF9AE}" pid="7" name="_ms_pID_725343_00">
    <vt:lpwstr>_ms_pID_725343</vt:lpwstr>
  </property>
  <property fmtid="{D5CDD505-2E9C-101B-9397-08002B2CF9AE}" pid="8" name="_ms_pID_7253431_00">
    <vt:lpwstr>_ms_pID_7253431</vt:lpwstr>
  </property>
  <property fmtid="{D5CDD505-2E9C-101B-9397-08002B2CF9AE}" pid="9" name="_ms_pID_7253432">
    <vt:lpwstr>fhC88/kxrfkLuQMsYZuHenEridohfv12FiHG_x000d_
jsSR7qtClUxeLZX1pfl5FeXK8HxIV/nx9wWWCidR9s6X/86TtzzX0fBH9f+Q6kn0wbPSXGS7_x000d_
Fchb+s0SF7XVhXOO0HrvMET0aOi1WAxLgvkirFmazQpnJyKSRI/r5AV4m8tM4mtWMBc5TUKp_x000d_
fkz4S2RmkRowtwu5HK13uIS3G9AD/6KR4dH5VqLec/TlXe3KpTg5ol</vt:lpwstr>
  </property>
  <property fmtid="{D5CDD505-2E9C-101B-9397-08002B2CF9AE}" pid="10" name="_ms_pID_7253432_00">
    <vt:lpwstr>_ms_pID_7253432</vt:lpwstr>
  </property>
  <property fmtid="{D5CDD505-2E9C-101B-9397-08002B2CF9AE}" pid="11" name="_ms_pID_7253433">
    <vt:lpwstr>SyeFBUVg5a/puxmEB/_x000d_
JW0xqfW7Tdzil/9BIhLF6NvAqgsApiClr258y77bSBkIVCXi14SXcCYgKPmTds2igt7r9yxH_x000d_
1CfCMwtaP4okixl/yGkO8wGhanVpbKsyWu8V+ur37sPe3JvNdMKvZRRNK6MTJnsi0AITCMYP_x000d_
2hPTmTx1O5QkBuhqIaYvwJMFgfy0U3rdTxE7a/zdD2Lyiv6rM8iN5mewUqzppZmTbWSslWGU</vt:lpwstr>
  </property>
  <property fmtid="{D5CDD505-2E9C-101B-9397-08002B2CF9AE}" pid="12" name="_ms_pID_7253433_00">
    <vt:lpwstr>_ms_pID_7253433</vt:lpwstr>
  </property>
  <property fmtid="{D5CDD505-2E9C-101B-9397-08002B2CF9AE}" pid="13" name="_ms_pID_7253434">
    <vt:lpwstr>_x000d_
2EhaPcRXa21CGZ/gqI8PQvXvof4u+12zYTvsHSYUA4skTgBz3T2n/odNciApGrW4O5/+b8LW_x000d_
LC4NVCqAQfHdXbvJo7IkrVakl5RLyJ/odzxEAmm0zg/9oGpU8BCv4tvLV+m2kneujSKqBiRG_x000d_
QduvDosX9mxppfP1sWTykWR7NHtKN6ixoOF8KEyuW2ja30ks4mw=</vt:lpwstr>
  </property>
  <property fmtid="{D5CDD505-2E9C-101B-9397-08002B2CF9AE}" pid="14" name="_ms_pID_7253434_00">
    <vt:lpwstr>_ms_pID_7253434</vt:lpwstr>
  </property>
  <property fmtid="{D5CDD505-2E9C-101B-9397-08002B2CF9AE}" pid="15" name="sflag">
    <vt:lpwstr>1389576470</vt:lpwstr>
  </property>
</Properties>
</file>